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26D3F95F" w:rsidP="67048333" w:rsidRDefault="26D3F95F" w14:paraId="22F7A38D" w14:textId="1B071A78">
      <w:pPr>
        <w:spacing w:after="200" w:line="240" w:lineRule="auto"/>
        <w:jc w:val="right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67048333" w:rsidR="26D3F95F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Załącznik nr 1.5 do Zarządzenia Rektora UR nr 7/2023</w:t>
      </w:r>
    </w:p>
    <w:p w:rsidR="26D3F95F" w:rsidP="67048333" w:rsidRDefault="26D3F95F" w14:paraId="7AD5DA7E" w14:textId="77137B78">
      <w:pPr>
        <w:spacing w:after="0" w:line="240" w:lineRule="auto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pl-PL"/>
        </w:rPr>
      </w:pPr>
      <w:r w:rsidRPr="67048333" w:rsidR="26D3F95F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36"/>
          <w:szCs w:val="36"/>
          <w:lang w:val="pl-PL"/>
        </w:rPr>
        <w:t>SYLABUS</w:t>
      </w:r>
    </w:p>
    <w:p w:rsidR="26D3F95F" w:rsidP="67048333" w:rsidRDefault="26D3F95F" w14:paraId="5B185AA0" w14:textId="18BE6108">
      <w:pPr>
        <w:spacing w:after="0" w:line="240" w:lineRule="exact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67048333" w:rsidR="26D3F95F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dotyczy cyklu kształcenia </w:t>
      </w:r>
      <w:r w:rsidRPr="67048333" w:rsidR="26D3F95F">
        <w:rPr>
          <w:rFonts w:ascii="Corbel" w:hAnsi="Corbel" w:eastAsia="Corbel" w:cs="Corbel"/>
          <w:b w:val="0"/>
          <w:bCs w:val="0"/>
          <w:i w:val="1"/>
          <w:iCs w:val="1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od </w:t>
      </w:r>
      <w:r w:rsidRPr="67048333" w:rsidR="26D3F95F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>2022/2023</w:t>
      </w:r>
      <w:r w:rsidRPr="67048333" w:rsidR="26D3F95F">
        <w:rPr>
          <w:rFonts w:ascii="Corbel" w:hAnsi="Corbel" w:eastAsia="Corbel" w:cs="Corbel"/>
          <w:b w:val="0"/>
          <w:bCs w:val="0"/>
          <w:i w:val="0"/>
          <w:iCs w:val="0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 - </w:t>
      </w:r>
      <w:r w:rsidRPr="67048333" w:rsidR="26D3F95F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>2025/2026</w:t>
      </w:r>
    </w:p>
    <w:p w:rsidR="26D3F95F" w:rsidP="67048333" w:rsidRDefault="26D3F95F" w14:paraId="2C10B8D4" w14:textId="18A3A23A">
      <w:pPr>
        <w:spacing w:after="200" w:line="276" w:lineRule="auto"/>
        <w:ind w:left="4248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67048333" w:rsidR="26D3F95F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(skrajne daty)</w:t>
      </w:r>
    </w:p>
    <w:p w:rsidR="26D3F95F" w:rsidP="67048333" w:rsidRDefault="26D3F95F" w14:paraId="64C26392" w14:textId="439956C0">
      <w:pPr>
        <w:spacing w:after="0" w:line="240" w:lineRule="exact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67048333" w:rsidR="26D3F95F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Rok akademicki 2025/2026</w:t>
      </w:r>
    </w:p>
    <w:p w:rsidR="67048333" w:rsidP="67048333" w:rsidRDefault="67048333" w14:paraId="4C0449BA" w14:textId="151E68F7">
      <w:pPr>
        <w:pStyle w:val="Normalny"/>
        <w:spacing w:after="0" w:line="240" w:lineRule="exact"/>
        <w:jc w:val="center"/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67048333" w14:paraId="64100C06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67048333" w:rsidRDefault="006824CF" w14:paraId="2499DD3F" wp14:textId="6B06142B">
            <w:pPr>
              <w:pStyle w:val="Odpowiedzi"/>
              <w:spacing w:before="100" w:beforeAutospacing="on" w:after="100" w:afterAutospacing="on"/>
              <w:rPr>
                <w:noProof w:val="0"/>
                <w:lang w:val="pl-PL"/>
              </w:rPr>
            </w:pPr>
            <w:r w:rsidRPr="67048333" w:rsidR="006824CF">
              <w:rPr>
                <w:b w:val="0"/>
                <w:bCs w:val="0"/>
                <w:sz w:val="24"/>
                <w:szCs w:val="24"/>
              </w:rPr>
              <w:t>Zamówienia publiczne</w:t>
            </w:r>
            <w:r w:rsidRPr="67048333" w:rsidR="218AAD2C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67048333" w:rsidR="218AAD2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pl-PL"/>
              </w:rPr>
              <w:t>[BN]</w:t>
            </w:r>
          </w:p>
        </w:tc>
      </w:tr>
      <w:tr xmlns:wp14="http://schemas.microsoft.com/office/word/2010/wordml" w:rsidRPr="009C54AE" w:rsidR="0085747A" w:rsidTr="67048333" w14:paraId="5358EC2B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009C54AE" w:rsidRDefault="00D533B3" w14:paraId="1CB43587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AS045</w:t>
            </w:r>
          </w:p>
        </w:tc>
      </w:tr>
      <w:tr xmlns:wp14="http://schemas.microsoft.com/office/word/2010/wordml" w:rsidRPr="009C54AE" w:rsidR="0085747A" w:rsidTr="67048333" w14:paraId="5C0172EC" wp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009C54AE" w:rsidRDefault="00C31D70" w14:paraId="7E3E3000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67048333" w14:paraId="7B3F2A40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009C54AE" w:rsidRDefault="00C31D70" w14:paraId="50EE0277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Instytut Nauk Prawnych/</w:t>
            </w:r>
            <w:r w:rsidRPr="006824CF" w:rsidR="006824CF">
              <w:rPr>
                <w:b w:val="0"/>
                <w:sz w:val="24"/>
                <w:szCs w:val="24"/>
              </w:rPr>
              <w:t>Zakład Prawa Gospodarczego</w:t>
            </w:r>
          </w:p>
        </w:tc>
      </w:tr>
      <w:tr xmlns:wp14="http://schemas.microsoft.com/office/word/2010/wordml" w:rsidRPr="009C54AE" w:rsidR="0085747A" w:rsidTr="67048333" w14:paraId="3CB95E45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009C54AE" w:rsidRDefault="006824CF" w14:paraId="6E8D9767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6824CF">
              <w:rPr>
                <w:b w:val="0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Pr="009C54AE" w:rsidR="0085747A" w:rsidTr="67048333" w14:paraId="11529C0C" wp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009C54AE" w:rsidRDefault="006824CF" w14:paraId="1C90E256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6824CF">
              <w:rPr>
                <w:b w:val="0"/>
                <w:sz w:val="24"/>
                <w:szCs w:val="24"/>
              </w:rPr>
              <w:t>Studia I stopnia</w:t>
            </w:r>
          </w:p>
        </w:tc>
      </w:tr>
      <w:tr xmlns:wp14="http://schemas.microsoft.com/office/word/2010/wordml" w:rsidRPr="009C54AE" w:rsidR="0085747A" w:rsidTr="67048333" w14:paraId="020B26A7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009C54AE" w:rsidRDefault="00501A4A" w14:paraId="4FFABF29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ogólnoakademicki</w:t>
            </w:r>
          </w:p>
        </w:tc>
      </w:tr>
      <w:tr xmlns:wp14="http://schemas.microsoft.com/office/word/2010/wordml" w:rsidRPr="009C54AE" w:rsidR="0085747A" w:rsidTr="67048333" w14:paraId="0132ED40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009C54AE" w:rsidRDefault="001A47FE" w14:paraId="5C7FA260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nies</w:t>
            </w:r>
            <w:r w:rsidRPr="006824CF" w:rsidR="006824CF">
              <w:rPr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85747A" w:rsidTr="67048333" w14:paraId="340140D4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009C54AE" w:rsidRDefault="006824CF" w14:paraId="6AD4E82A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6824CF">
              <w:rPr>
                <w:b w:val="0"/>
                <w:sz w:val="24"/>
                <w:szCs w:val="24"/>
              </w:rPr>
              <w:t>Rok III, semestr V</w:t>
            </w:r>
          </w:p>
        </w:tc>
      </w:tr>
      <w:tr xmlns:wp14="http://schemas.microsoft.com/office/word/2010/wordml" w:rsidRPr="009C54AE" w:rsidR="0085747A" w:rsidTr="67048333" w14:paraId="69EA273B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009C54AE" w:rsidRDefault="006824CF" w14:paraId="75065D86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6824CF">
              <w:rPr>
                <w:b w:val="0"/>
                <w:sz w:val="24"/>
                <w:szCs w:val="24"/>
              </w:rPr>
              <w:t>Obowiązkowy</w:t>
            </w:r>
          </w:p>
        </w:tc>
      </w:tr>
      <w:tr xmlns:wp14="http://schemas.microsoft.com/office/word/2010/wordml" w:rsidRPr="009C54AE" w:rsidR="00923D7D" w:rsidTr="67048333" w14:paraId="26EB6C12" wp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6824CF" w:rsidR="00923D7D" w:rsidP="009C54AE" w:rsidRDefault="006824CF" w14:paraId="07D1FAC9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5747A" w:rsidTr="67048333" w14:paraId="5918987B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009C54AE" w:rsidRDefault="00393839" w14:paraId="57D63D76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  <w:r w:rsidRPr="006824CF" w:rsidR="006824CF">
              <w:rPr>
                <w:b w:val="0"/>
                <w:sz w:val="24"/>
                <w:szCs w:val="24"/>
              </w:rPr>
              <w:t xml:space="preserve">r </w:t>
            </w:r>
            <w:r w:rsidR="002C68E2">
              <w:rPr>
                <w:b w:val="0"/>
                <w:sz w:val="24"/>
                <w:szCs w:val="24"/>
              </w:rPr>
              <w:t>Oskar Bróż</w:t>
            </w:r>
          </w:p>
        </w:tc>
      </w:tr>
      <w:tr xmlns:wp14="http://schemas.microsoft.com/office/word/2010/wordml" w:rsidRPr="009C54AE" w:rsidR="0085747A" w:rsidTr="67048333" w14:paraId="4A7C4AFB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67048333" w:rsidRDefault="00C23B5E" w14:paraId="44D5AF56" wp14:textId="1D8D591A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4"/>
                <w:szCs w:val="24"/>
              </w:rPr>
            </w:pPr>
            <w:r w:rsidRPr="67048333" w:rsidR="00062968">
              <w:rPr>
                <w:b w:val="0"/>
                <w:bCs w:val="0"/>
                <w:sz w:val="24"/>
                <w:szCs w:val="24"/>
              </w:rPr>
              <w:t>d</w:t>
            </w:r>
            <w:r w:rsidRPr="67048333" w:rsidR="00D82F20">
              <w:rPr>
                <w:b w:val="0"/>
                <w:bCs w:val="0"/>
                <w:sz w:val="24"/>
                <w:szCs w:val="24"/>
              </w:rPr>
              <w:t xml:space="preserve">r </w:t>
            </w:r>
            <w:r w:rsidRPr="67048333" w:rsidR="002C68E2">
              <w:rPr>
                <w:b w:val="0"/>
                <w:bCs w:val="0"/>
                <w:sz w:val="24"/>
                <w:szCs w:val="24"/>
              </w:rPr>
              <w:t xml:space="preserve">Beata Sagan, dr </w:t>
            </w:r>
            <w:r w:rsidRPr="67048333" w:rsidR="00D82F20">
              <w:rPr>
                <w:b w:val="0"/>
                <w:bCs w:val="0"/>
                <w:sz w:val="24"/>
                <w:szCs w:val="24"/>
              </w:rPr>
              <w:t>Rajmund Stapiński</w:t>
            </w:r>
          </w:p>
        </w:tc>
      </w:tr>
    </w:tbl>
    <w:p xmlns:wp14="http://schemas.microsoft.com/office/word/2010/wordml" w:rsidRPr="009C54AE" w:rsidR="00923D7D" w:rsidP="006824CF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72A665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884"/>
        <w:gridCol w:w="884"/>
        <w:gridCol w:w="960"/>
        <w:gridCol w:w="808"/>
        <w:gridCol w:w="884"/>
        <w:gridCol w:w="884"/>
        <w:gridCol w:w="884"/>
        <w:gridCol w:w="960"/>
        <w:gridCol w:w="1429"/>
      </w:tblGrid>
      <w:tr xmlns:wp14="http://schemas.microsoft.com/office/word/2010/wordml" w:rsidRPr="009C54AE" w:rsidR="00015B8F" w:rsidTr="67048333" w14:paraId="4A00F406" wp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67048333" w14:paraId="68228C5E" wp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009C54AE" w:rsidRDefault="004574E5" w14:paraId="3696C34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A37501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5DAB6C7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2C68E2" w14:paraId="18EA09BE" wp14:textId="3739CF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7048333" w:rsidR="002C68E2">
              <w:rPr>
                <w:rFonts w:ascii="Corbel" w:hAnsi="Corbel"/>
                <w:sz w:val="24"/>
                <w:szCs w:val="24"/>
              </w:rPr>
              <w:t>15</w:t>
            </w:r>
            <w:r w:rsidRPr="67048333" w:rsidR="00C31D7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2EB378F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2C68E2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923D7D" w:rsidP="009C54AE" w:rsidRDefault="00923D7D" w14:paraId="0D0B940D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0E27B00A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6824CF" w14:paraId="685EEC1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/>
          <w:b w:val="0"/>
        </w:rPr>
        <w:t>×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924D01" w14:paraId="7C1A6DA2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/>
          <w:b w:val="0"/>
        </w:rPr>
        <w:t>×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60061E4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7C2A5C63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6824CF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1A47FE">
        <w:rPr>
          <w:rFonts w:ascii="Corbel" w:hAnsi="Corbel"/>
          <w:b w:val="0"/>
          <w:smallCaps w:val="0"/>
          <w:szCs w:val="24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  <w:r w:rsidRPr="001A47FE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xmlns:wp14="http://schemas.microsoft.com/office/word/2010/wordml" w:rsidR="006824CF" w:rsidP="006824CF" w:rsidRDefault="006824CF" w14:paraId="44EAFD9C" wp14:textId="77777777">
      <w:pPr>
        <w:pStyle w:val="Punktygwne"/>
        <w:spacing w:before="0" w:after="0"/>
        <w:rPr>
          <w:smallCaps w:val="0"/>
          <w:sz w:val="22"/>
        </w:rPr>
      </w:pPr>
    </w:p>
    <w:p xmlns:wp14="http://schemas.microsoft.com/office/word/2010/wordml" w:rsidRPr="006824CF" w:rsidR="006824CF" w:rsidP="006824CF" w:rsidRDefault="006824CF" w14:paraId="22941DE8" wp14:textId="77777777">
      <w:pPr>
        <w:spacing w:after="0"/>
        <w:rPr>
          <w:rFonts w:ascii="Times New Roman" w:hAnsi="Times New Roman" w:eastAsia="Cambria"/>
        </w:rPr>
      </w:pPr>
      <w:r w:rsidRPr="67048333" w:rsidR="006824CF">
        <w:rPr>
          <w:rFonts w:ascii="Times New Roman" w:hAnsi="Times New Roman" w:eastAsia="Cambria"/>
          <w:b w:val="1"/>
          <w:bCs w:val="1"/>
        </w:rPr>
        <w:t>Sposób zaliczenia przedmiotu</w:t>
      </w:r>
    </w:p>
    <w:p w:rsidR="07330EEE" w:rsidP="67048333" w:rsidRDefault="07330EEE" w14:paraId="1369C6A1" w14:textId="08015F22">
      <w:pPr>
        <w:pStyle w:val="Punktygwne"/>
        <w:spacing w:before="0" w:after="0" w:line="276" w:lineRule="auto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67048333" w:rsidR="07330EEE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Zaliczenie z oceną łączące pytania testowe i otwarte</w:t>
      </w:r>
    </w:p>
    <w:p xmlns:wp14="http://schemas.microsoft.com/office/word/2010/wordml" w:rsidR="00E960BB" w:rsidP="009C54AE" w:rsidRDefault="00E960BB" w14:paraId="4B94D5A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67048333" w:rsidR="0085747A">
        <w:rPr>
          <w:rFonts w:ascii="Corbel" w:hAnsi="Corbel"/>
        </w:rPr>
        <w:t xml:space="preserve">2.Wymagania wstępne </w:t>
      </w:r>
    </w:p>
    <w:p w:rsidR="67048333" w:rsidP="67048333" w:rsidRDefault="67048333" w14:paraId="35D51B28" w14:textId="2146DA99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745302" w14:paraId="4B7AF6EE" wp14:textId="77777777">
        <w:tc>
          <w:tcPr>
            <w:tcW w:w="9670" w:type="dxa"/>
          </w:tcPr>
          <w:p w:rsidRPr="009C54AE" w:rsidR="0085747A" w:rsidP="009C54AE" w:rsidRDefault="00C27E61" w14:paraId="22561930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prawa administracyjnego i prawa cywilnego</w:t>
            </w:r>
          </w:p>
        </w:tc>
      </w:tr>
    </w:tbl>
    <w:p xmlns:wp14="http://schemas.microsoft.com/office/word/2010/wordml" w:rsidR="00153C41" w:rsidP="009C54AE" w:rsidRDefault="00153C41" w14:paraId="3DEEC669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67048333" w:rsidRDefault="67048333" w14:paraId="6A2AEDF2" w14:textId="100C6A8E">
      <w:r>
        <w:br w:type="page"/>
      </w:r>
    </w:p>
    <w:p xmlns:wp14="http://schemas.microsoft.com/office/word/2010/wordml" w:rsidRPr="00C05F44" w:rsidR="0085747A" w:rsidP="009C54AE" w:rsidRDefault="0071620A" w14:paraId="7673EEF4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>, treści Programowe i stosowane metody Dydaktyczne</w:t>
      </w:r>
    </w:p>
    <w:p xmlns:wp14="http://schemas.microsoft.com/office/word/2010/wordml" w:rsidRPr="00C05F44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5FB0818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6824CF" w:rsidTr="006824CF" w14:paraId="2FBC8048" wp14:textId="77777777">
        <w:tc>
          <w:tcPr>
            <w:tcW w:w="851" w:type="dxa"/>
            <w:vAlign w:val="center"/>
          </w:tcPr>
          <w:p w:rsidRPr="009C54AE" w:rsidR="006824CF" w:rsidP="006824CF" w:rsidRDefault="006824CF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C72E1B" w:rsidR="006824CF" w:rsidP="006824CF" w:rsidRDefault="006824CF" w14:paraId="7ED2460C" wp14:textId="77777777">
            <w:pPr>
              <w:pStyle w:val="Podpunkty"/>
              <w:spacing w:before="40" w:after="40"/>
              <w:ind w:left="0"/>
              <w:rPr>
                <w:b w:val="0"/>
              </w:rPr>
            </w:pPr>
            <w:r w:rsidRPr="00C72E1B">
              <w:rPr>
                <w:b w:val="0"/>
              </w:rPr>
              <w:t>Wykład ma na celu zapoznanie studentów z podstawowymi zasadami: udzielania zamówień publicznych oraz stosowania trybów ujętych w ustawie</w:t>
            </w:r>
            <w:r>
              <w:rPr>
                <w:b w:val="0"/>
              </w:rPr>
              <w:t xml:space="preserve"> </w:t>
            </w:r>
            <w:r w:rsidRPr="00C72E1B">
              <w:rPr>
                <w:b w:val="0"/>
              </w:rPr>
              <w:t>- Prawo zamówień publicznych.</w:t>
            </w:r>
          </w:p>
        </w:tc>
      </w:tr>
      <w:tr xmlns:wp14="http://schemas.microsoft.com/office/word/2010/wordml" w:rsidRPr="009C54AE" w:rsidR="006824CF" w:rsidTr="006824CF" w14:paraId="1F3779BB" wp14:textId="77777777">
        <w:tc>
          <w:tcPr>
            <w:tcW w:w="851" w:type="dxa"/>
            <w:vAlign w:val="center"/>
          </w:tcPr>
          <w:p w:rsidRPr="009C54AE" w:rsidR="006824CF" w:rsidP="006824CF" w:rsidRDefault="006824CF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C72E1B" w:rsidR="006824CF" w:rsidP="006824CF" w:rsidRDefault="006824CF" w14:paraId="0BE92875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C72E1B">
              <w:rPr>
                <w:b w:val="0"/>
              </w:rPr>
              <w:t>Ponadto celem wykładu jest przybliżenie statusu podmiotów biorących udział w procedurach przewidzianych w ustawie, odpowiedzialności z tytułu naruszenia regulacji ustawowej oraz stosowania środków ochrony prawnej</w:t>
            </w:r>
          </w:p>
        </w:tc>
      </w:tr>
      <w:tr xmlns:wp14="http://schemas.microsoft.com/office/word/2010/wordml" w:rsidRPr="009C54AE" w:rsidR="006824CF" w:rsidTr="006824CF" w14:paraId="0D4A7C7C" wp14:textId="77777777">
        <w:tc>
          <w:tcPr>
            <w:tcW w:w="851" w:type="dxa"/>
            <w:vAlign w:val="center"/>
          </w:tcPr>
          <w:p w:rsidRPr="009C54AE" w:rsidR="006824CF" w:rsidP="006824CF" w:rsidRDefault="004A0858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824CF" w:rsidP="006824CF" w:rsidRDefault="006824CF" w14:paraId="6AD9FAF8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Celem ćwiczeń jest:</w:t>
            </w:r>
          </w:p>
          <w:p w:rsidR="006824CF" w:rsidP="006824CF" w:rsidRDefault="006824CF" w14:paraId="20476FC6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- zaznajomienie z terminologią związaną z zamówieniami publicznymi i jej utrwalenie</w:t>
            </w:r>
          </w:p>
          <w:p w:rsidR="006824CF" w:rsidP="006824CF" w:rsidRDefault="006824CF" w14:paraId="2A399C17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- nabycie praktycznej umiejętności w zakresie:</w:t>
            </w:r>
          </w:p>
          <w:p w:rsidR="006824CF" w:rsidP="006824CF" w:rsidRDefault="006824CF" w14:paraId="46180766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a) dokonywania oceny prawidłowości stosowania poszczególnych trybów udzielania zamówienia</w:t>
            </w:r>
          </w:p>
          <w:p w:rsidR="006824CF" w:rsidP="006824CF" w:rsidRDefault="006824CF" w14:paraId="1D830B3C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b) dokonywania oceny czy konkretny podmiot ma status zamawiającego według ustawy-Prawo zamówień publicznych</w:t>
            </w:r>
          </w:p>
          <w:p w:rsidR="006824CF" w:rsidP="006824CF" w:rsidRDefault="006824CF" w14:paraId="30D0300C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c) wskazywania nieprawidłowości w stosowaniu przepisów ustawy</w:t>
            </w:r>
          </w:p>
          <w:p w:rsidRPr="0053135E" w:rsidR="006824CF" w:rsidP="006824CF" w:rsidRDefault="006824CF" w14:paraId="33F0BD7A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-omawianie przykładów z orzecznictwa Krajowej Izby Odwoławczej</w:t>
            </w:r>
          </w:p>
        </w:tc>
      </w:tr>
    </w:tbl>
    <w:p xmlns:wp14="http://schemas.microsoft.com/office/word/2010/wordml" w:rsidRPr="009C54AE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53128261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59"/>
        <w:gridCol w:w="6722"/>
        <w:gridCol w:w="1547"/>
      </w:tblGrid>
      <w:tr xmlns:wp14="http://schemas.microsoft.com/office/word/2010/wordml" w:rsidRPr="006824CF" w:rsidR="006824CF" w:rsidTr="00C31277" w14:paraId="7C43996A" wp14:textId="77777777">
        <w:tc>
          <w:tcPr>
            <w:tcW w:w="1384" w:type="dxa"/>
          </w:tcPr>
          <w:p w:rsidRPr="00E86442" w:rsidR="006824CF" w:rsidP="006824CF" w:rsidRDefault="006824CF" w14:paraId="5EBD8833" wp14:textId="777777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6824CF">
              <w:rPr>
                <w:smallCaps w:val="0"/>
                <w:sz w:val="22"/>
              </w:rPr>
              <w:t>Ek</w:t>
            </w:r>
            <w:r w:rsidRPr="006824CF">
              <w:rPr>
                <w:b w:val="0"/>
                <w:smallCaps w:val="0"/>
                <w:sz w:val="22"/>
              </w:rPr>
              <w:t xml:space="preserve"> (efekt </w:t>
            </w:r>
            <w:r w:rsidR="00117A1E">
              <w:rPr>
                <w:b w:val="0"/>
                <w:smallCaps w:val="0"/>
                <w:sz w:val="22"/>
              </w:rPr>
              <w:t>uczenia się</w:t>
            </w:r>
            <w:r w:rsidRPr="006824CF">
              <w:rPr>
                <w:b w:val="0"/>
                <w:smallCaps w:val="0"/>
                <w:sz w:val="22"/>
              </w:rPr>
              <w:t>)</w:t>
            </w:r>
          </w:p>
        </w:tc>
        <w:tc>
          <w:tcPr>
            <w:tcW w:w="6946" w:type="dxa"/>
          </w:tcPr>
          <w:p w:rsidRPr="006824CF" w:rsidR="006824CF" w:rsidP="006824CF" w:rsidRDefault="006824CF" w14:paraId="495592AC" wp14:textId="777777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6824CF">
              <w:rPr>
                <w:b w:val="0"/>
                <w:smallCaps w:val="0"/>
                <w:sz w:val="22"/>
              </w:rPr>
              <w:t xml:space="preserve">Treść efektu </w:t>
            </w:r>
            <w:r w:rsidR="004A0858">
              <w:rPr>
                <w:b w:val="0"/>
                <w:smallCaps w:val="0"/>
                <w:sz w:val="22"/>
              </w:rPr>
              <w:t>uczenia</w:t>
            </w:r>
            <w:r w:rsidRPr="006824CF">
              <w:rPr>
                <w:b w:val="0"/>
                <w:smallCaps w:val="0"/>
                <w:sz w:val="22"/>
              </w:rPr>
              <w:t xml:space="preserve"> zdefiniowanego dla przedmiotu</w:t>
            </w:r>
          </w:p>
        </w:tc>
        <w:tc>
          <w:tcPr>
            <w:tcW w:w="1524" w:type="dxa"/>
          </w:tcPr>
          <w:p w:rsidRPr="00280A71" w:rsidR="006824CF" w:rsidP="006824CF" w:rsidRDefault="006824CF" w14:paraId="728487E8" wp14:textId="777777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280A71">
              <w:rPr>
                <w:b w:val="0"/>
                <w:smallCaps w:val="0"/>
                <w:sz w:val="22"/>
              </w:rPr>
              <w:t>Odniesienie do efektów kierunkowych</w:t>
            </w:r>
            <w:r w:rsidRPr="006B04A7" w:rsidR="00117A1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6824CF" w:rsidR="006824CF" w:rsidTr="00C31277" w14:paraId="6CF8D5EF" wp14:textId="77777777">
        <w:tc>
          <w:tcPr>
            <w:tcW w:w="1384" w:type="dxa"/>
          </w:tcPr>
          <w:p w:rsidRPr="006824CF" w:rsidR="006824CF" w:rsidP="006824CF" w:rsidRDefault="006824CF" w14:paraId="4FCA5964" wp14:textId="777777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6824CF">
              <w:rPr>
                <w:b w:val="0"/>
                <w:smallCaps w:val="0"/>
                <w:sz w:val="22"/>
              </w:rPr>
              <w:t>EK_01</w:t>
            </w:r>
          </w:p>
        </w:tc>
        <w:tc>
          <w:tcPr>
            <w:tcW w:w="6946" w:type="dxa"/>
          </w:tcPr>
          <w:p w:rsidRPr="006824CF" w:rsidR="006824CF" w:rsidP="006824CF" w:rsidRDefault="006824CF" w14:paraId="4B9E3E75" wp14:textId="77777777">
            <w:pPr>
              <w:pStyle w:val="Punktygwne"/>
              <w:spacing w:before="0" w:after="0" w:line="276" w:lineRule="auto"/>
              <w:jc w:val="both"/>
              <w:rPr>
                <w:rFonts w:eastAsia="Cambria"/>
                <w:b w:val="0"/>
                <w:sz w:val="22"/>
              </w:rPr>
            </w:pPr>
            <w:r>
              <w:rPr>
                <w:rFonts w:eastAsia="Cambria"/>
                <w:b w:val="0"/>
                <w:sz w:val="22"/>
              </w:rPr>
              <w:t xml:space="preserve">DEFINIUJE </w:t>
            </w:r>
            <w:r w:rsidRPr="006824CF">
              <w:rPr>
                <w:rFonts w:eastAsia="Cambria"/>
                <w:b w:val="0"/>
                <w:sz w:val="22"/>
              </w:rPr>
              <w:t>POJĘCIA WYSTĘPUJĄCE W USTAWIE</w:t>
            </w:r>
            <w:r>
              <w:rPr>
                <w:rFonts w:eastAsia="Cambria"/>
                <w:b w:val="0"/>
                <w:sz w:val="22"/>
              </w:rPr>
              <w:t xml:space="preserve"> </w:t>
            </w:r>
            <w:r w:rsidRPr="006824CF">
              <w:rPr>
                <w:rFonts w:eastAsia="Cambria"/>
                <w:b w:val="0"/>
                <w:sz w:val="22"/>
              </w:rPr>
              <w:t>CHARAKTERYZUJE ZASADY UDZIELANIA ZAMÓWIEŃ PUBLICZNYCH</w:t>
            </w:r>
          </w:p>
        </w:tc>
        <w:tc>
          <w:tcPr>
            <w:tcW w:w="1524" w:type="dxa"/>
          </w:tcPr>
          <w:p w:rsidRPr="00280A71" w:rsidR="006824CF" w:rsidP="0037438D" w:rsidRDefault="0037438D" w14:paraId="733FA2C2" wp14:textId="77777777">
            <w:pPr>
              <w:pStyle w:val="Punktygwne"/>
              <w:spacing w:before="0" w:after="0" w:line="276" w:lineRule="auto"/>
              <w:rPr>
                <w:rFonts w:eastAsia="Cambria"/>
                <w:b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>K_WO3</w:t>
            </w:r>
            <w:r w:rsidRPr="00280A71" w:rsidR="00BD73DF">
              <w:rPr>
                <w:rFonts w:eastAsia="Cambria"/>
                <w:b w:val="0"/>
                <w:sz w:val="22"/>
              </w:rPr>
              <w:t xml:space="preserve"> </w:t>
            </w:r>
          </w:p>
          <w:p w:rsidRPr="00280A71" w:rsidR="006824CF" w:rsidP="00C31277" w:rsidRDefault="006824CF" w14:paraId="7D425DAE" wp14:textId="777777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>K_WO2</w:t>
            </w:r>
          </w:p>
        </w:tc>
      </w:tr>
      <w:tr xmlns:wp14="http://schemas.microsoft.com/office/word/2010/wordml" w:rsidRPr="006824CF" w:rsidR="006824CF" w:rsidTr="00C31277" w14:paraId="1A24C8F3" wp14:textId="77777777">
        <w:tc>
          <w:tcPr>
            <w:tcW w:w="1384" w:type="dxa"/>
          </w:tcPr>
          <w:p w:rsidRPr="006824CF" w:rsidR="006824CF" w:rsidP="006824CF" w:rsidRDefault="006824CF" w14:paraId="56A76B19" wp14:textId="777777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6824CF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946" w:type="dxa"/>
          </w:tcPr>
          <w:p w:rsidRPr="006824CF" w:rsidR="006824CF" w:rsidP="006824CF" w:rsidRDefault="006824CF" w14:paraId="7C6D2054" wp14:textId="77777777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 w:rsidRPr="006824CF">
              <w:rPr>
                <w:b w:val="0"/>
                <w:smallCaps w:val="0"/>
                <w:sz w:val="22"/>
              </w:rPr>
              <w:t>ZNA OGÓLNE ZASADY TWORZENIA I ROZWOJU FORM INDYWIDUALNEJ PRZEDSIĘBIORCZOŚCI</w:t>
            </w:r>
          </w:p>
        </w:tc>
        <w:tc>
          <w:tcPr>
            <w:tcW w:w="1524" w:type="dxa"/>
          </w:tcPr>
          <w:p w:rsidRPr="00280A71" w:rsidR="006824CF" w:rsidP="0037438D" w:rsidRDefault="0037438D" w14:paraId="29ACCD69" wp14:textId="77777777">
            <w:pPr>
              <w:pStyle w:val="Punktygwne"/>
              <w:spacing w:before="0" w:after="0" w:line="276" w:lineRule="auto"/>
              <w:rPr>
                <w:rFonts w:eastAsia="Cambria"/>
                <w:b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>K_WO7</w:t>
            </w:r>
            <w:r w:rsidRPr="00280A71" w:rsidR="00BD73DF">
              <w:rPr>
                <w:rFonts w:eastAsia="Cambria"/>
                <w:b w:val="0"/>
                <w:sz w:val="22"/>
              </w:rPr>
              <w:t xml:space="preserve"> </w:t>
            </w:r>
          </w:p>
          <w:p w:rsidRPr="00280A71" w:rsidR="006824CF" w:rsidP="00C31277" w:rsidRDefault="006824CF" w14:paraId="73371344" wp14:textId="777777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>K_WO4</w:t>
            </w:r>
            <w:r w:rsidRPr="00280A71" w:rsidR="00BD73DF">
              <w:rPr>
                <w:rFonts w:eastAsia="Cambria"/>
                <w:b w:val="0"/>
                <w:sz w:val="22"/>
              </w:rPr>
              <w:t xml:space="preserve"> </w:t>
            </w:r>
          </w:p>
        </w:tc>
      </w:tr>
      <w:tr xmlns:wp14="http://schemas.microsoft.com/office/word/2010/wordml" w:rsidRPr="006824CF" w:rsidR="006824CF" w:rsidTr="00C31277" w14:paraId="7675FA12" wp14:textId="77777777">
        <w:tc>
          <w:tcPr>
            <w:tcW w:w="1384" w:type="dxa"/>
          </w:tcPr>
          <w:p w:rsidRPr="006824CF" w:rsidR="006824CF" w:rsidP="006824CF" w:rsidRDefault="006824CF" w14:paraId="41960800" wp14:textId="777777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6824CF"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6946" w:type="dxa"/>
          </w:tcPr>
          <w:p w:rsidRPr="006824CF" w:rsidR="006824CF" w:rsidP="006824CF" w:rsidRDefault="006824CF" w14:paraId="079E4739" wp14:textId="77777777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 w:rsidRPr="006824CF">
              <w:rPr>
                <w:rFonts w:eastAsia="Cambria"/>
                <w:b w:val="0"/>
                <w:sz w:val="22"/>
              </w:rPr>
              <w:t>ROZRÓŻNIA PRZESŁANKI STOSOWANIA POSZCZEGÓLNYCH TRYBÓW UDZIELANIA ZAMÓWIEŃ</w:t>
            </w:r>
          </w:p>
        </w:tc>
        <w:tc>
          <w:tcPr>
            <w:tcW w:w="1524" w:type="dxa"/>
          </w:tcPr>
          <w:p w:rsidRPr="00280A71" w:rsidR="006824CF" w:rsidP="00C31277" w:rsidRDefault="0037438D" w14:paraId="05F04C30" wp14:textId="777777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>K_WO3</w:t>
            </w:r>
            <w:r w:rsidRPr="00280A71" w:rsidR="00BD73DF">
              <w:rPr>
                <w:rFonts w:eastAsia="Cambria"/>
                <w:b w:val="0"/>
                <w:sz w:val="22"/>
              </w:rPr>
              <w:t xml:space="preserve"> </w:t>
            </w:r>
          </w:p>
        </w:tc>
      </w:tr>
      <w:tr xmlns:wp14="http://schemas.microsoft.com/office/word/2010/wordml" w:rsidRPr="006824CF" w:rsidR="006824CF" w:rsidTr="00C31277" w14:paraId="1F3B3F53" wp14:textId="77777777">
        <w:tc>
          <w:tcPr>
            <w:tcW w:w="1384" w:type="dxa"/>
          </w:tcPr>
          <w:p w:rsidRPr="006824CF" w:rsidR="006824CF" w:rsidP="006824CF" w:rsidRDefault="006824CF" w14:paraId="78C3198C" wp14:textId="777777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6824CF"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946" w:type="dxa"/>
          </w:tcPr>
          <w:p w:rsidRPr="006824CF" w:rsidR="006824CF" w:rsidP="006824CF" w:rsidRDefault="006824CF" w14:paraId="17664D2B" wp14:textId="77777777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 w:rsidRPr="006824CF">
              <w:rPr>
                <w:rFonts w:eastAsia="Cambria"/>
                <w:b w:val="0"/>
                <w:sz w:val="22"/>
              </w:rPr>
              <w:t>CHARAKTERYZUJE STATUS PODMIOTÓW BIORĄCYCH UDZIAŁ W PROCEDURACH PRZEWIDZIANYCH W USTAWIE</w:t>
            </w:r>
          </w:p>
        </w:tc>
        <w:tc>
          <w:tcPr>
            <w:tcW w:w="1524" w:type="dxa"/>
          </w:tcPr>
          <w:p w:rsidRPr="00280A71" w:rsidR="006824CF" w:rsidP="00C31277" w:rsidRDefault="006824CF" w14:paraId="28078644" wp14:textId="777777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>K_UO3</w:t>
            </w:r>
            <w:r w:rsidRPr="00280A71" w:rsidR="00280A71">
              <w:rPr>
                <w:rFonts w:eastAsia="Cambria"/>
                <w:b w:val="0"/>
                <w:sz w:val="22"/>
              </w:rPr>
              <w:t xml:space="preserve"> </w:t>
            </w:r>
          </w:p>
        </w:tc>
      </w:tr>
      <w:tr xmlns:wp14="http://schemas.microsoft.com/office/word/2010/wordml" w:rsidRPr="006824CF" w:rsidR="006824CF" w:rsidTr="00C31277" w14:paraId="10B1841C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1384" w:type="dxa"/>
          </w:tcPr>
          <w:p w:rsidRPr="006824CF" w:rsidR="006824CF" w:rsidP="006824CF" w:rsidRDefault="006824CF" w14:paraId="74357262" wp14:textId="77777777">
            <w:pPr>
              <w:pStyle w:val="Punktygwne"/>
              <w:spacing w:before="0" w:after="0" w:line="276" w:lineRule="auto"/>
              <w:rPr>
                <w:b w:val="0"/>
                <w:sz w:val="22"/>
              </w:rPr>
            </w:pPr>
            <w:r w:rsidRPr="006824CF">
              <w:rPr>
                <w:b w:val="0"/>
                <w:sz w:val="22"/>
              </w:rPr>
              <w:t>EK_05</w:t>
            </w:r>
          </w:p>
        </w:tc>
        <w:tc>
          <w:tcPr>
            <w:tcW w:w="6946" w:type="dxa"/>
          </w:tcPr>
          <w:p w:rsidRPr="006824CF" w:rsidR="006824CF" w:rsidP="006824CF" w:rsidRDefault="006824CF" w14:paraId="1DB989DF" wp14:textId="77777777">
            <w:pPr>
              <w:pStyle w:val="Punktygwne"/>
              <w:spacing w:before="0" w:after="0" w:line="276" w:lineRule="auto"/>
              <w:jc w:val="both"/>
              <w:rPr>
                <w:b w:val="0"/>
                <w:sz w:val="22"/>
              </w:rPr>
            </w:pPr>
            <w:r w:rsidRPr="006824CF">
              <w:rPr>
                <w:rFonts w:eastAsia="Cambria"/>
                <w:b w:val="0"/>
                <w:sz w:val="22"/>
              </w:rPr>
              <w:t>WSKAZUJE PRZESŁANKI STOSOWANIA ŚRODKÓW OCHRONY PRAWNEJ I KONSEKWENCJE ICH STOSOWANIA</w:t>
            </w:r>
          </w:p>
        </w:tc>
        <w:tc>
          <w:tcPr>
            <w:tcW w:w="1524" w:type="dxa"/>
          </w:tcPr>
          <w:p w:rsidRPr="00280A71" w:rsidR="006824CF" w:rsidP="00C31277" w:rsidRDefault="006824CF" w14:paraId="7C80B0A2" wp14:textId="77777777">
            <w:pPr>
              <w:pStyle w:val="Punktygwne"/>
              <w:spacing w:before="0" w:after="0" w:line="276" w:lineRule="auto"/>
              <w:rPr>
                <w:b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 xml:space="preserve"> </w:t>
            </w:r>
            <w:r w:rsidRPr="00280A71" w:rsidR="0037438D">
              <w:rPr>
                <w:rFonts w:eastAsia="Cambria"/>
                <w:b w:val="0"/>
                <w:sz w:val="22"/>
              </w:rPr>
              <w:t>K_WO3</w:t>
            </w:r>
            <w:r w:rsidRPr="00280A71" w:rsidR="00BD73DF">
              <w:rPr>
                <w:rFonts w:eastAsia="Cambria"/>
                <w:b w:val="0"/>
                <w:sz w:val="22"/>
              </w:rPr>
              <w:t xml:space="preserve"> </w:t>
            </w:r>
          </w:p>
        </w:tc>
      </w:tr>
      <w:tr xmlns:wp14="http://schemas.microsoft.com/office/word/2010/wordml" w:rsidRPr="006824CF" w:rsidR="006824CF" w:rsidTr="00C31277" w14:paraId="11C8301B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1384" w:type="dxa"/>
          </w:tcPr>
          <w:p w:rsidRPr="006824CF" w:rsidR="006824CF" w:rsidP="006824CF" w:rsidRDefault="006824CF" w14:paraId="139A5216" wp14:textId="77777777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EK_06</w:t>
            </w:r>
          </w:p>
        </w:tc>
        <w:tc>
          <w:tcPr>
            <w:tcW w:w="6946" w:type="dxa"/>
          </w:tcPr>
          <w:p w:rsidRPr="00DF5A86" w:rsidR="006824CF" w:rsidP="006824CF" w:rsidRDefault="006824CF" w14:paraId="6C503273" wp14:textId="77777777">
            <w:pPr>
              <w:pStyle w:val="Akapitzlist"/>
              <w:spacing w:after="0"/>
              <w:ind w:left="0"/>
              <w:jc w:val="both"/>
            </w:pPr>
            <w:r w:rsidRPr="006824CF">
              <w:rPr>
                <w:rFonts w:ascii="Times New Roman" w:hAnsi="Times New Roman"/>
              </w:rPr>
              <w:t>CHARAKTERYZUJE UMOWY W SPRAWACH UDZIELANIA ZAMÓWIENIA PUBLICZNEGO</w:t>
            </w:r>
            <w:r w:rsidR="00DF5A86">
              <w:rPr>
                <w:rFonts w:ascii="Times New Roman" w:hAnsi="Times New Roman"/>
              </w:rPr>
              <w:t>, POTRAFI PRZYGOTOWAĆ SPECYFIKACJĘ WARUNKÓW ZAMÓWIENIA</w:t>
            </w:r>
          </w:p>
        </w:tc>
        <w:tc>
          <w:tcPr>
            <w:tcW w:w="1524" w:type="dxa"/>
          </w:tcPr>
          <w:p w:rsidR="006824CF" w:rsidP="00C31277" w:rsidRDefault="0037438D" w14:paraId="1EB8A4BB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 w:eastAsia="Cambria"/>
              </w:rPr>
            </w:pPr>
            <w:r w:rsidRPr="00280A71">
              <w:rPr>
                <w:rFonts w:ascii="Times New Roman" w:hAnsi="Times New Roman" w:eastAsia="Cambria"/>
              </w:rPr>
              <w:t>K_WO3</w:t>
            </w:r>
            <w:r w:rsidRPr="00280A71" w:rsidR="00BD73DF">
              <w:rPr>
                <w:rFonts w:ascii="Times New Roman" w:hAnsi="Times New Roman" w:eastAsia="Cambria"/>
              </w:rPr>
              <w:t xml:space="preserve"> </w:t>
            </w:r>
          </w:p>
          <w:p w:rsidRPr="00280A71" w:rsidR="00DF5A86" w:rsidP="00C31277" w:rsidRDefault="00DF5A86" w14:paraId="69B49A12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mbria"/>
              </w:rPr>
              <w:t>K_K05</w:t>
            </w:r>
          </w:p>
        </w:tc>
      </w:tr>
      <w:tr xmlns:wp14="http://schemas.microsoft.com/office/word/2010/wordml" w:rsidRPr="006824CF" w:rsidR="006824CF" w:rsidTr="00C31277" w14:paraId="0FEBA58D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84" w:type="dxa"/>
          </w:tcPr>
          <w:p w:rsidRPr="006824CF" w:rsidR="006824CF" w:rsidP="006824CF" w:rsidRDefault="006824CF" w14:paraId="55CE86DB" wp14:textId="77777777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EK_07</w:t>
            </w:r>
          </w:p>
        </w:tc>
        <w:tc>
          <w:tcPr>
            <w:tcW w:w="6946" w:type="dxa"/>
          </w:tcPr>
          <w:p w:rsidRPr="006824CF" w:rsidR="006824CF" w:rsidP="006824CF" w:rsidRDefault="006824CF" w14:paraId="7E63AEA6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PREZENTUJE ZASADY ODPOWIEDZIALNOŚCI Z TYTUŁU NARUSZENIA PRZEPISÓW USTAWY</w:t>
            </w:r>
          </w:p>
        </w:tc>
        <w:tc>
          <w:tcPr>
            <w:tcW w:w="1524" w:type="dxa"/>
          </w:tcPr>
          <w:p w:rsidRPr="00280A71" w:rsidR="006824CF" w:rsidP="0037438D" w:rsidRDefault="0037438D" w14:paraId="658AB6BC" wp14:textId="77777777">
            <w:pPr>
              <w:pStyle w:val="Punktygwne"/>
              <w:spacing w:before="0" w:after="0" w:line="276" w:lineRule="auto"/>
              <w:rPr>
                <w:rFonts w:eastAsia="Cambria"/>
                <w:b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>K_WO3</w:t>
            </w:r>
            <w:r w:rsidRPr="00280A71" w:rsidR="00280A71">
              <w:rPr>
                <w:rFonts w:eastAsia="Cambria"/>
                <w:b w:val="0"/>
                <w:sz w:val="22"/>
              </w:rPr>
              <w:t xml:space="preserve"> </w:t>
            </w:r>
          </w:p>
          <w:p w:rsidR="006824CF" w:rsidP="00C31277" w:rsidRDefault="0037438D" w14:paraId="42595598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 w:eastAsia="Cambria"/>
              </w:rPr>
            </w:pPr>
            <w:r w:rsidRPr="00280A71">
              <w:rPr>
                <w:rFonts w:ascii="Times New Roman" w:hAnsi="Times New Roman" w:eastAsia="Cambria"/>
              </w:rPr>
              <w:t>K_WO2</w:t>
            </w:r>
            <w:r w:rsidRPr="00280A71" w:rsidR="00280A71">
              <w:rPr>
                <w:rFonts w:ascii="Times New Roman" w:hAnsi="Times New Roman" w:eastAsia="Cambria"/>
              </w:rPr>
              <w:t xml:space="preserve"> </w:t>
            </w:r>
          </w:p>
          <w:p w:rsidRPr="00280A71" w:rsidR="00DF5A86" w:rsidP="00C31277" w:rsidRDefault="00DF5A86" w14:paraId="54E3E2D9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mbria"/>
              </w:rPr>
              <w:t>K_K01</w:t>
            </w:r>
          </w:p>
        </w:tc>
      </w:tr>
      <w:tr xmlns:wp14="http://schemas.microsoft.com/office/word/2010/wordml" w:rsidRPr="006824CF" w:rsidR="006824CF" w:rsidTr="00C31277" w14:paraId="1E7C336B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384" w:type="dxa"/>
          </w:tcPr>
          <w:p w:rsidRPr="006824CF" w:rsidR="006824CF" w:rsidP="006824CF" w:rsidRDefault="006824CF" w14:paraId="30AC254F" wp14:textId="77777777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</w:rPr>
            </w:pPr>
            <w:r w:rsidRPr="006824CF">
              <w:rPr>
                <w:rFonts w:ascii="Times New Roman" w:hAnsi="Times New Roman"/>
              </w:rPr>
              <w:t>EK_08</w:t>
            </w:r>
          </w:p>
        </w:tc>
        <w:tc>
          <w:tcPr>
            <w:tcW w:w="6946" w:type="dxa"/>
          </w:tcPr>
          <w:p w:rsidRPr="006824CF" w:rsidR="006824CF" w:rsidP="006824CF" w:rsidRDefault="006824CF" w14:paraId="344BB4B8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ANALIZUJE ORZECZNICTWO KRAJOWEJ IZBY ODWOŁAWCZEJ ORAZ SĄDOWE W SRAWACH ZWIĄZANYCH ZPROBLEMATYKĄ STOSOWANIA USTAWY-PRAWO ZAMÓWIEŃ PUBLICZNYCH</w:t>
            </w:r>
          </w:p>
        </w:tc>
        <w:tc>
          <w:tcPr>
            <w:tcW w:w="1524" w:type="dxa"/>
          </w:tcPr>
          <w:p w:rsidRPr="00280A71" w:rsidR="006824CF" w:rsidP="0037438D" w:rsidRDefault="006824CF" w14:paraId="2804ACE5" wp14:textId="77777777">
            <w:pPr>
              <w:pStyle w:val="Akapitzlist"/>
              <w:spacing w:after="0"/>
              <w:ind w:left="0"/>
              <w:rPr>
                <w:rFonts w:ascii="Times New Roman" w:hAnsi="Times New Roman" w:eastAsia="Cambria"/>
              </w:rPr>
            </w:pPr>
            <w:r w:rsidRPr="00280A71">
              <w:rPr>
                <w:rFonts w:ascii="Times New Roman" w:hAnsi="Times New Roman" w:eastAsia="Cambria"/>
              </w:rPr>
              <w:t>K</w:t>
            </w:r>
            <w:r w:rsidRPr="00280A71" w:rsidR="0037438D">
              <w:rPr>
                <w:rFonts w:ascii="Times New Roman" w:hAnsi="Times New Roman" w:eastAsia="Cambria"/>
              </w:rPr>
              <w:t>_UO3</w:t>
            </w:r>
          </w:p>
          <w:p w:rsidRPr="00280A71" w:rsidR="006824CF" w:rsidP="00C31277" w:rsidRDefault="006824CF" w14:paraId="024B3465" wp14:textId="77777777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280A71">
              <w:rPr>
                <w:rFonts w:ascii="Times New Roman" w:hAnsi="Times New Roman" w:eastAsia="Cambria"/>
              </w:rPr>
              <w:t>K_UO4</w:t>
            </w:r>
          </w:p>
        </w:tc>
      </w:tr>
      <w:tr xmlns:wp14="http://schemas.microsoft.com/office/word/2010/wordml" w:rsidRPr="006824CF" w:rsidR="006824CF" w:rsidTr="00C31277" w14:paraId="321D3CE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1384" w:type="dxa"/>
          </w:tcPr>
          <w:p w:rsidRPr="006824CF" w:rsidR="006824CF" w:rsidP="006824CF" w:rsidRDefault="006824CF" w14:paraId="563D41BF" wp14:textId="77777777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</w:rPr>
            </w:pPr>
            <w:r w:rsidRPr="006824CF">
              <w:rPr>
                <w:rFonts w:ascii="Times New Roman" w:hAnsi="Times New Roman"/>
              </w:rPr>
              <w:t>EK_09</w:t>
            </w:r>
          </w:p>
        </w:tc>
        <w:tc>
          <w:tcPr>
            <w:tcW w:w="6946" w:type="dxa"/>
          </w:tcPr>
          <w:p w:rsidRPr="006824CF" w:rsidR="006824CF" w:rsidP="006824CF" w:rsidRDefault="006824CF" w14:paraId="6EB30F60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OCENIA SKUTECZNOŚĆ SYSTEMU ZAMÓWIEŃ PUBLICZNYCH</w:t>
            </w:r>
          </w:p>
        </w:tc>
        <w:tc>
          <w:tcPr>
            <w:tcW w:w="1524" w:type="dxa"/>
          </w:tcPr>
          <w:p w:rsidRPr="00280A71" w:rsidR="006824CF" w:rsidP="0037438D" w:rsidRDefault="0037438D" w14:paraId="52AF733C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 w:eastAsia="Cambria"/>
              </w:rPr>
            </w:pPr>
            <w:r w:rsidRPr="00280A71">
              <w:rPr>
                <w:rFonts w:ascii="Times New Roman" w:hAnsi="Times New Roman" w:eastAsia="Cambria"/>
              </w:rPr>
              <w:t>K_UO3</w:t>
            </w:r>
            <w:r w:rsidRPr="00280A71" w:rsidR="00280A71">
              <w:rPr>
                <w:rFonts w:ascii="Times New Roman" w:hAnsi="Times New Roman" w:eastAsia="Cambria"/>
              </w:rPr>
              <w:t xml:space="preserve"> </w:t>
            </w:r>
          </w:p>
          <w:p w:rsidRPr="00280A71" w:rsidR="006824CF" w:rsidP="0037438D" w:rsidRDefault="0037438D" w14:paraId="42273581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 w:eastAsia="Cambria"/>
              </w:rPr>
            </w:pPr>
            <w:r w:rsidRPr="00280A71">
              <w:rPr>
                <w:rFonts w:ascii="Times New Roman" w:hAnsi="Times New Roman" w:eastAsia="Cambria"/>
              </w:rPr>
              <w:t>K_UO8</w:t>
            </w:r>
            <w:r w:rsidRPr="00280A71" w:rsidR="00280A71">
              <w:rPr>
                <w:rFonts w:ascii="Times New Roman" w:hAnsi="Times New Roman" w:eastAsia="Cambria"/>
              </w:rPr>
              <w:t xml:space="preserve"> </w:t>
            </w:r>
          </w:p>
          <w:p w:rsidRPr="00280A71" w:rsidR="006824CF" w:rsidP="00C31277" w:rsidRDefault="006824CF" w14:paraId="26AFD1E6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280A71">
              <w:rPr>
                <w:rFonts w:ascii="Times New Roman" w:hAnsi="Times New Roman" w:eastAsia="Cambria"/>
              </w:rPr>
              <w:t>K_U13</w:t>
            </w:r>
          </w:p>
        </w:tc>
      </w:tr>
      <w:tr xmlns:wp14="http://schemas.microsoft.com/office/word/2010/wordml" w:rsidRPr="006824CF" w:rsidR="006824CF" w:rsidTr="00C31277" w14:paraId="5A14E546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1384" w:type="dxa"/>
          </w:tcPr>
          <w:p w:rsidRPr="006824CF" w:rsidR="006824CF" w:rsidP="006824CF" w:rsidRDefault="006824CF" w14:paraId="7F7E1266" wp14:textId="77777777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</w:rPr>
            </w:pPr>
            <w:r w:rsidRPr="006824CF">
              <w:rPr>
                <w:rFonts w:ascii="Times New Roman" w:hAnsi="Times New Roman"/>
              </w:rPr>
              <w:t>EK_10</w:t>
            </w:r>
          </w:p>
        </w:tc>
        <w:tc>
          <w:tcPr>
            <w:tcW w:w="6946" w:type="dxa"/>
          </w:tcPr>
          <w:p w:rsidRPr="006824CF" w:rsidR="006824CF" w:rsidP="006824CF" w:rsidRDefault="006824CF" w14:paraId="17EF94ED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KWALIFIKUJE PRZYPADKI ORAZ SANKCJE Z TYTUŁU NARUSZENIA PRZEPISÓW USTAWY</w:t>
            </w:r>
          </w:p>
        </w:tc>
        <w:tc>
          <w:tcPr>
            <w:tcW w:w="1524" w:type="dxa"/>
          </w:tcPr>
          <w:p w:rsidRPr="00280A71" w:rsidR="006824CF" w:rsidP="0037438D" w:rsidRDefault="0037438D" w14:paraId="28EEDDB6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 w:eastAsia="Cambria"/>
              </w:rPr>
            </w:pPr>
            <w:r w:rsidRPr="00280A71">
              <w:rPr>
                <w:rFonts w:ascii="Times New Roman" w:hAnsi="Times New Roman" w:eastAsia="Cambria"/>
              </w:rPr>
              <w:t>K_U06</w:t>
            </w:r>
            <w:r w:rsidRPr="00280A71" w:rsidR="00280A71">
              <w:rPr>
                <w:rFonts w:ascii="Times New Roman" w:hAnsi="Times New Roman" w:eastAsia="Cambria"/>
              </w:rPr>
              <w:t xml:space="preserve"> </w:t>
            </w:r>
          </w:p>
          <w:p w:rsidRPr="004A0858" w:rsidR="006824CF" w:rsidP="0037438D" w:rsidRDefault="0037438D" w14:paraId="3AF0B0F0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 w:eastAsia="Cambria"/>
              </w:rPr>
            </w:pPr>
            <w:r w:rsidRPr="00280A71">
              <w:rPr>
                <w:rFonts w:ascii="Times New Roman" w:hAnsi="Times New Roman" w:eastAsia="Cambria"/>
              </w:rPr>
              <w:t>K_U15</w:t>
            </w:r>
            <w:r w:rsidRPr="00280A71" w:rsidR="00280A71">
              <w:rPr>
                <w:rFonts w:ascii="Times New Roman" w:hAnsi="Times New Roman" w:eastAsia="Cambria"/>
              </w:rPr>
              <w:t xml:space="preserve"> </w:t>
            </w:r>
          </w:p>
        </w:tc>
      </w:tr>
      <w:tr xmlns:wp14="http://schemas.microsoft.com/office/word/2010/wordml" w:rsidRPr="006824CF" w:rsidR="006824CF" w:rsidTr="00C31277" w14:paraId="75E456FC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9"/>
        </w:trPr>
        <w:tc>
          <w:tcPr>
            <w:tcW w:w="1384" w:type="dxa"/>
          </w:tcPr>
          <w:p w:rsidRPr="006824CF" w:rsidR="006824CF" w:rsidP="006824CF" w:rsidRDefault="006824CF" w14:paraId="29FCE2A6" wp14:textId="77777777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</w:rPr>
            </w:pPr>
            <w:r w:rsidRPr="006824CF">
              <w:rPr>
                <w:rFonts w:ascii="Times New Roman" w:hAnsi="Times New Roman"/>
              </w:rPr>
              <w:t>EK_11</w:t>
            </w:r>
          </w:p>
        </w:tc>
        <w:tc>
          <w:tcPr>
            <w:tcW w:w="6946" w:type="dxa"/>
          </w:tcPr>
          <w:p w:rsidRPr="006824CF" w:rsidR="006824CF" w:rsidP="006824CF" w:rsidRDefault="006824CF" w14:paraId="49047486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ZACHOWUJE KRYTYCYZM W OCENIE ROZWIAZAŃ PRAWNYCH DOTYCZACYCH ZAMÓWIEN PUBLICZNYCH</w:t>
            </w:r>
          </w:p>
        </w:tc>
        <w:tc>
          <w:tcPr>
            <w:tcW w:w="1524" w:type="dxa"/>
          </w:tcPr>
          <w:p w:rsidRPr="00280A71" w:rsidR="006824CF" w:rsidP="0037438D" w:rsidRDefault="0037438D" w14:paraId="3FF92165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 w:eastAsia="Cambria"/>
              </w:rPr>
            </w:pPr>
            <w:r w:rsidRPr="00280A71">
              <w:rPr>
                <w:rFonts w:ascii="Times New Roman" w:hAnsi="Times New Roman" w:eastAsia="Cambria"/>
              </w:rPr>
              <w:t>K_KO2</w:t>
            </w:r>
            <w:r w:rsidRPr="00280A71" w:rsidR="00280A71">
              <w:rPr>
                <w:rFonts w:ascii="Times New Roman" w:hAnsi="Times New Roman" w:eastAsia="Cambria"/>
              </w:rPr>
              <w:t xml:space="preserve"> </w:t>
            </w:r>
          </w:p>
          <w:p w:rsidRPr="00280A71" w:rsidR="006824CF" w:rsidP="00C31277" w:rsidRDefault="006824CF" w14:paraId="23B8A1C2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280A71">
              <w:rPr>
                <w:rFonts w:ascii="Times New Roman" w:hAnsi="Times New Roman" w:eastAsia="Cambria"/>
              </w:rPr>
              <w:t>K_KO7</w:t>
            </w:r>
          </w:p>
        </w:tc>
      </w:tr>
      <w:tr xmlns:wp14="http://schemas.microsoft.com/office/word/2010/wordml" w:rsidRPr="006824CF" w:rsidR="006824CF" w:rsidTr="00C31277" w14:paraId="4D839558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84" w:type="dxa"/>
          </w:tcPr>
          <w:p w:rsidRPr="006824CF" w:rsidR="006824CF" w:rsidP="006824CF" w:rsidRDefault="006824CF" w14:paraId="0B097318" wp14:textId="77777777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</w:rPr>
            </w:pPr>
            <w:r w:rsidRPr="006824CF">
              <w:rPr>
                <w:rFonts w:ascii="Times New Roman" w:hAnsi="Times New Roman"/>
              </w:rPr>
              <w:t>EK_12</w:t>
            </w:r>
          </w:p>
        </w:tc>
        <w:tc>
          <w:tcPr>
            <w:tcW w:w="6946" w:type="dxa"/>
          </w:tcPr>
          <w:p w:rsidRPr="006824CF" w:rsidR="006824CF" w:rsidP="006824CF" w:rsidRDefault="006824CF" w14:paraId="3C1EF582" wp14:textId="77777777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DYSKUTUJE O WADACH I ZALETACH OBOWIĄZUJĄCEJ REGULACJI ZAMÓWIEŃ PUBLICZNYCH</w:t>
            </w:r>
          </w:p>
        </w:tc>
        <w:tc>
          <w:tcPr>
            <w:tcW w:w="1524" w:type="dxa"/>
          </w:tcPr>
          <w:p w:rsidRPr="00280A71" w:rsidR="006824CF" w:rsidP="0037438D" w:rsidRDefault="0037438D" w14:paraId="36ADE62A" wp14:textId="77777777">
            <w:pPr>
              <w:pStyle w:val="Akapitzlist"/>
              <w:spacing w:after="0"/>
              <w:ind w:left="0"/>
              <w:rPr>
                <w:rFonts w:ascii="Times New Roman" w:hAnsi="Times New Roman" w:eastAsia="Cambria"/>
              </w:rPr>
            </w:pPr>
            <w:r w:rsidRPr="00280A71">
              <w:rPr>
                <w:rFonts w:ascii="Times New Roman" w:hAnsi="Times New Roman" w:eastAsia="Cambria"/>
              </w:rPr>
              <w:t>K_KO6</w:t>
            </w:r>
          </w:p>
          <w:p w:rsidRPr="00280A71" w:rsidR="006824CF" w:rsidP="00C31277" w:rsidRDefault="0037438D" w14:paraId="10CE5CFE" wp14:textId="77777777">
            <w:pPr>
              <w:pStyle w:val="Akapitzlist"/>
              <w:spacing w:after="0"/>
              <w:ind w:left="0"/>
              <w:rPr>
                <w:rFonts w:ascii="Times New Roman" w:hAnsi="Times New Roman" w:eastAsia="Cambria"/>
              </w:rPr>
            </w:pPr>
            <w:r w:rsidRPr="00280A71">
              <w:rPr>
                <w:rFonts w:ascii="Times New Roman" w:hAnsi="Times New Roman" w:eastAsia="Cambria"/>
              </w:rPr>
              <w:t xml:space="preserve"> K_KO9</w:t>
            </w:r>
          </w:p>
        </w:tc>
      </w:tr>
    </w:tbl>
    <w:p xmlns:wp14="http://schemas.microsoft.com/office/word/2010/wordml" w:rsidRPr="009C54AE" w:rsidR="0085747A" w:rsidP="009C54AE" w:rsidRDefault="0085747A" w14:paraId="62486C0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C31277" w:rsidP="009C54AE" w:rsidRDefault="00C31277" w14:paraId="4101652C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7048333" w:rsidR="0085747A">
        <w:rPr>
          <w:rFonts w:ascii="Corbel" w:hAnsi="Corbel"/>
          <w:sz w:val="24"/>
          <w:szCs w:val="24"/>
        </w:rPr>
        <w:t xml:space="preserve">Problematyka wykładu </w:t>
      </w:r>
    </w:p>
    <w:p w:rsidR="27639A91" w:rsidP="67048333" w:rsidRDefault="27639A91" w14:paraId="114A1489" w14:textId="75D0071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7048333" w:rsidR="27639A91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xmlns:wp14="http://schemas.microsoft.com/office/word/2010/wordml" w:rsidRPr="009C54AE" w:rsidR="00675843" w:rsidP="009C54AE" w:rsidRDefault="00675843" w14:paraId="4B99056E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923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6"/>
        <w:gridCol w:w="8080"/>
        <w:gridCol w:w="992"/>
        <w:gridCol w:w="425"/>
      </w:tblGrid>
      <w:tr xmlns:wp14="http://schemas.microsoft.com/office/word/2010/wordml" w:rsidRPr="00AF4A52" w:rsidR="00C31277" w:rsidTr="00C31277" w14:paraId="587EA2A8" wp14:textId="77777777">
        <w:tc>
          <w:tcPr>
            <w:tcW w:w="9923" w:type="dxa"/>
            <w:gridSpan w:val="4"/>
          </w:tcPr>
          <w:p w:rsidRPr="00AF4A52" w:rsidR="00C31277" w:rsidP="00694017" w:rsidRDefault="00C31277" w14:paraId="35113026" wp14:textId="77777777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xmlns:wp14="http://schemas.microsoft.com/office/word/2010/wordml" w:rsidRPr="00AF4A52" w:rsidR="00C31277" w:rsidTr="00DB6391" w14:paraId="0E8471AE" wp14:textId="77777777">
        <w:trPr>
          <w:trHeight w:val="1265"/>
        </w:trPr>
        <w:tc>
          <w:tcPr>
            <w:tcW w:w="9923" w:type="dxa"/>
            <w:gridSpan w:val="4"/>
          </w:tcPr>
          <w:tbl>
            <w:tblPr>
              <w:tblW w:w="4664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8079"/>
              <w:gridCol w:w="966"/>
            </w:tblGrid>
            <w:tr w:rsidRPr="00C31277" w:rsidR="00C31277" w:rsidTr="00C31277" w14:paraId="4F0889B1" wp14:textId="777777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Pr="00C31277" w:rsidR="00C31277" w:rsidP="00DB6391" w:rsidRDefault="002C68E2" w14:paraId="3818F2C5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Pr="00C31277" w:rsidR="00C31277">
                    <w:rPr>
                      <w:rFonts w:ascii="Times New Roman" w:hAnsi="Times New Roman"/>
                      <w:b/>
                    </w:rPr>
                    <w:t>1</w:t>
                  </w:r>
                  <w:r w:rsidRPr="00C31277" w:rsidR="00C31277">
                    <w:rPr>
                      <w:rFonts w:ascii="Times New Roman" w:hAnsi="Times New Roman"/>
                    </w:rPr>
                    <w:t>-</w:t>
                  </w:r>
                  <w:r w:rsidRPr="00C31277" w:rsidR="00C31277">
                    <w:rPr>
                      <w:rFonts w:ascii="Times New Roman" w:hAnsi="Times New Roman"/>
                      <w:lang w:eastAsia="pl-PL"/>
                    </w:rPr>
                    <w:t xml:space="preserve"> Pojęcie prawa zamówień publicznych i jego rola w gospodarce. Instrumenty prawne regulujące system zamówień publicznych w Polsce i ich ewolucja. Instrumenty prawne regulujące system zamówień publicznych w Unii Europejskiej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Pr="00C31277" w:rsidR="00C31277" w:rsidP="00DB6391" w:rsidRDefault="00C31277" w14:paraId="7144751B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Pr="00C31277" w:rsidR="00C31277" w:rsidTr="00C31277" w14:paraId="606B42DD" wp14:textId="777777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Pr="00C31277" w:rsidR="00C31277" w:rsidP="00DB6391" w:rsidRDefault="002C68E2" w14:paraId="395DF978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Pr="00C31277" w:rsidR="00C31277">
                    <w:rPr>
                      <w:rFonts w:ascii="Times New Roman" w:hAnsi="Times New Roman"/>
                      <w:b/>
                    </w:rPr>
                    <w:t>2</w:t>
                  </w:r>
                  <w:r w:rsidRPr="00C31277" w:rsidR="00C31277">
                    <w:rPr>
                      <w:rFonts w:ascii="Times New Roman" w:hAnsi="Times New Roman"/>
                    </w:rPr>
                    <w:t>-</w:t>
                  </w:r>
                  <w:r w:rsidRPr="00C31277" w:rsidR="00C31277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 xml:space="preserve"> </w:t>
                  </w:r>
                  <w:r w:rsidR="00C31277">
                    <w:rPr>
                      <w:rFonts w:ascii="Times New Roman" w:hAnsi="Times New Roman"/>
                      <w:lang w:eastAsia="pl-PL"/>
                    </w:rPr>
                    <w:t xml:space="preserve">Zakres podmiotowy ustawy i </w:t>
                  </w:r>
                  <w:r w:rsidRPr="00C31277" w:rsidR="00C31277">
                    <w:rPr>
                      <w:rFonts w:ascii="Times New Roman" w:hAnsi="Times New Roman"/>
                      <w:lang w:eastAsia="pl-PL"/>
                    </w:rPr>
                    <w:t>przedmiot</w:t>
                  </w:r>
                  <w:r w:rsidR="00C31277">
                    <w:rPr>
                      <w:rFonts w:ascii="Times New Roman" w:hAnsi="Times New Roman"/>
                      <w:lang w:eastAsia="pl-PL"/>
                    </w:rPr>
                    <w:t xml:space="preserve">owy stosowania ustawy; dostawy, </w:t>
                  </w:r>
                  <w:r w:rsidRPr="00C31277" w:rsidR="00C31277">
                    <w:rPr>
                      <w:rFonts w:ascii="Times New Roman" w:hAnsi="Times New Roman"/>
                      <w:lang w:eastAsia="pl-PL"/>
                    </w:rPr>
                    <w:t>roboty budowlane, usługi</w:t>
                  </w:r>
                </w:p>
                <w:p w:rsidRPr="00C31277" w:rsidR="00C31277" w:rsidP="00DB6391" w:rsidRDefault="00C31277" w14:paraId="5A53257B" wp14:textId="77777777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wyłączenia stosowania ustawy</w:t>
                  </w:r>
                  <w:r w:rsidR="00DB6391">
                    <w:rPr>
                      <w:rFonts w:ascii="Times New Roman" w:hAnsi="Times New Roman"/>
                      <w:lang w:eastAsia="pl-PL"/>
                    </w:rPr>
                    <w:t xml:space="preserve"> </w:t>
                  </w:r>
                  <w:r w:rsidRPr="00C31277">
                    <w:rPr>
                      <w:rFonts w:ascii="Times New Roman" w:hAnsi="Times New Roman"/>
                      <w:lang w:eastAsia="pl-PL"/>
                    </w:rPr>
                    <w:t>(całkowite i częściowe)</w:t>
                  </w:r>
                </w:p>
                <w:p w:rsidRPr="00C31277" w:rsidR="00C31277" w:rsidP="00DB6391" w:rsidRDefault="00C31277" w14:paraId="11ECD656" wp14:textId="77777777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 xml:space="preserve">progi kwotowe </w:t>
                  </w:r>
                </w:p>
                <w:p w:rsidRPr="00DB6391" w:rsidR="00C31277" w:rsidP="00DB6391" w:rsidRDefault="00C31277" w14:paraId="68B60677" wp14:textId="77777777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zamówienia wielorodzajowe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Pr="00C31277" w:rsidR="00C31277" w:rsidP="00DB6391" w:rsidRDefault="00C31277" w14:paraId="649841BE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Pr="00C31277" w:rsidR="00C31277" w:rsidTr="00C31277" w14:paraId="6C6185FD" wp14:textId="777777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Pr="00C31277" w:rsidR="00C31277" w:rsidP="00DB6391" w:rsidRDefault="002C68E2" w14:paraId="6A483437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Pr="00C31277" w:rsidR="00C31277">
                    <w:rPr>
                      <w:rFonts w:ascii="Times New Roman" w:hAnsi="Times New Roman"/>
                      <w:b/>
                    </w:rPr>
                    <w:t>3</w:t>
                  </w:r>
                  <w:r w:rsidRPr="00C31277" w:rsidR="00C31277">
                    <w:rPr>
                      <w:rFonts w:ascii="Times New Roman" w:hAnsi="Times New Roman"/>
                    </w:rPr>
                    <w:t>-</w:t>
                  </w:r>
                  <w:r w:rsidRPr="00C31277" w:rsidR="00C31277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 xml:space="preserve"> </w:t>
                  </w:r>
                  <w:r w:rsidRPr="00C31277" w:rsidR="00C31277">
                    <w:rPr>
                      <w:rFonts w:ascii="Times New Roman" w:hAnsi="Times New Roman"/>
                      <w:b/>
                    </w:rPr>
                    <w:t>-</w:t>
                  </w:r>
                  <w:r w:rsidRPr="00C31277" w:rsidR="00C31277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 xml:space="preserve"> </w:t>
                  </w:r>
                  <w:r w:rsidRPr="00C31277" w:rsidR="00C31277">
                    <w:rPr>
                      <w:rFonts w:ascii="Times New Roman" w:hAnsi="Times New Roman"/>
                      <w:lang w:eastAsia="pl-PL"/>
                    </w:rPr>
                    <w:t>Zasady udzielania zamówień; zasada prymatu trybów przetargowych, równości przedsiębiorców, jawnoś</w:t>
                  </w:r>
                  <w:r w:rsidR="00C31277">
                    <w:rPr>
                      <w:rFonts w:ascii="Times New Roman" w:hAnsi="Times New Roman"/>
                      <w:lang w:eastAsia="pl-PL"/>
                    </w:rPr>
                    <w:t xml:space="preserve">ci, </w:t>
                  </w:r>
                  <w:r w:rsidRPr="00C31277" w:rsidR="00C31277">
                    <w:rPr>
                      <w:rFonts w:ascii="Times New Roman" w:hAnsi="Times New Roman"/>
                      <w:lang w:eastAsia="pl-PL"/>
                    </w:rPr>
                    <w:t>przejrzystości, bezstronności i obiektywizmu, pisemności, uczciwej konkurencji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Pr="00C31277" w:rsidR="00C31277" w:rsidP="00DB6391" w:rsidRDefault="00C31277" w14:paraId="78E884CA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Pr="00C31277" w:rsidR="00C31277" w:rsidTr="00C31277" w14:paraId="44814E82" wp14:textId="777777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Pr="00C31277" w:rsidR="00C31277" w:rsidP="00DB6391" w:rsidRDefault="002C68E2" w14:paraId="482BF857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Pr="00C31277" w:rsidR="00C31277">
                    <w:rPr>
                      <w:rFonts w:ascii="Times New Roman" w:hAnsi="Times New Roman"/>
                      <w:b/>
                    </w:rPr>
                    <w:t>4</w:t>
                  </w:r>
                  <w:r w:rsidRPr="00C31277" w:rsidR="00C31277">
                    <w:rPr>
                      <w:rFonts w:ascii="Times New Roman" w:hAnsi="Times New Roman"/>
                    </w:rPr>
                    <w:t>-</w:t>
                  </w:r>
                  <w:r w:rsidRPr="00C31277" w:rsidR="00C31277">
                    <w:rPr>
                      <w:rFonts w:ascii="Times New Roman" w:hAnsi="Times New Roman"/>
                      <w:lang w:eastAsia="pl-PL"/>
                    </w:rPr>
                    <w:t xml:space="preserve">Tryby udzielania zamówień; przetarg nieograniczony, ograniczony, negocjacje z ogłoszeniem, negocjacje bez ogłoszenia, dialog konkurencyjny, zamówienie z wolnej ręki, zapytanie o cenę, licytacja elektroniczna 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Pr="00C31277" w:rsidR="00C31277" w:rsidP="00DB6391" w:rsidRDefault="00C31277" w14:paraId="7842F596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Pr="00C31277" w:rsidR="00C31277" w:rsidTr="00C31277" w14:paraId="2BA3FA16" wp14:textId="777777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Pr="00C31277" w:rsidR="00C31277" w:rsidP="00DB6391" w:rsidRDefault="002C68E2" w14:paraId="4E0065E3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Pr="00C31277" w:rsidR="00C31277">
                    <w:rPr>
                      <w:rFonts w:ascii="Times New Roman" w:hAnsi="Times New Roman"/>
                      <w:b/>
                    </w:rPr>
                    <w:t>5</w:t>
                  </w:r>
                  <w:r w:rsidRPr="00C31277" w:rsidR="00C31277">
                    <w:rPr>
                      <w:rFonts w:ascii="Times New Roman" w:hAnsi="Times New Roman"/>
                      <w:lang w:eastAsia="pl-PL"/>
                    </w:rPr>
                    <w:t xml:space="preserve"> Przygotowanie postępowania o udzielenie zamówienia publicznego; opis przedmiotu zamówienia, ustalenie wartości zamówienia, specyfikacja istotnych warunków zamówienia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Pr="00C31277" w:rsidR="00C31277" w:rsidP="00DB6391" w:rsidRDefault="00C31277" w14:paraId="56B20A0C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Pr="00C31277" w:rsidR="00C31277" w:rsidTr="00C31277" w14:paraId="4478D5AD" wp14:textId="777777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Pr="00C31277" w:rsidR="00C31277" w:rsidP="00DB6391" w:rsidRDefault="002C68E2" w14:paraId="1C5E24EC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Pr="00C31277" w:rsidR="00C31277">
                    <w:rPr>
                      <w:rFonts w:ascii="Times New Roman" w:hAnsi="Times New Roman"/>
                      <w:b/>
                    </w:rPr>
                    <w:t>6-</w:t>
                  </w:r>
                  <w:r w:rsidRPr="00C31277" w:rsidR="00C31277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 xml:space="preserve"> </w:t>
                  </w:r>
                  <w:r w:rsidRPr="00C31277" w:rsidR="00C31277">
                    <w:rPr>
                      <w:rFonts w:ascii="Times New Roman" w:hAnsi="Times New Roman"/>
                      <w:lang w:eastAsia="pl-PL"/>
                    </w:rPr>
                    <w:t>Postępowanie o udzielenie zamówienia publicznego</w:t>
                  </w:r>
                </w:p>
                <w:p w:rsidRPr="00C31277" w:rsidR="00C31277" w:rsidP="00DB6391" w:rsidRDefault="00C31277" w14:paraId="0D50F3D5" wp14:textId="77777777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obowiązki zamawiającego</w:t>
                  </w:r>
                </w:p>
                <w:p w:rsidRPr="00C31277" w:rsidR="00C31277" w:rsidP="00DB6391" w:rsidRDefault="00C31277" w14:paraId="7BB619EF" wp14:textId="77777777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wspólne udzielanie zamówienia</w:t>
                  </w:r>
                </w:p>
                <w:p w:rsidRPr="00C31277" w:rsidR="00C31277" w:rsidP="00DB6391" w:rsidRDefault="00C31277" w14:paraId="56DFB0A5" wp14:textId="77777777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podwykonawstwo</w:t>
                  </w:r>
                </w:p>
                <w:p w:rsidRPr="00C31277" w:rsidR="00C31277" w:rsidP="00DB6391" w:rsidRDefault="00C31277" w14:paraId="06C3A5CE" wp14:textId="77777777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wyłączenie osób wykonujących czynności w postępowaniu</w:t>
                  </w:r>
                </w:p>
                <w:p w:rsidRPr="00C31277" w:rsidR="00C31277" w:rsidP="00DB6391" w:rsidRDefault="00C31277" w14:paraId="34BD9FA5" wp14:textId="77777777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komisja przetargowa</w:t>
                  </w:r>
                </w:p>
                <w:p w:rsidRPr="00C31277" w:rsidR="00C31277" w:rsidP="00DB6391" w:rsidRDefault="00C31277" w14:paraId="42695FDF" wp14:textId="77777777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dopuszczalność ubiegania się o zamówienie</w:t>
                  </w:r>
                </w:p>
                <w:p w:rsidRPr="00DB6391" w:rsidR="00C31277" w:rsidP="00DB6391" w:rsidRDefault="00C31277" w14:paraId="20877AAC" wp14:textId="77777777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wykluczenie wykonawców</w:t>
                  </w:r>
                </w:p>
              </w:tc>
              <w:tc>
                <w:tcPr>
                  <w:tcW w:w="534" w:type="pct"/>
                  <w:tcBorders>
                    <w:bottom w:val="single" w:color="auto" w:sz="4" w:space="0"/>
                  </w:tcBorders>
                  <w:shd w:val="clear" w:color="auto" w:fill="FFFFFF"/>
                </w:tcPr>
                <w:p w:rsidRPr="00C31277" w:rsidR="00C31277" w:rsidP="00DB6391" w:rsidRDefault="00C31277" w14:paraId="2CC21B90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Pr="00C31277" w:rsidR="00C31277" w:rsidTr="00C31277" w14:paraId="4E56E8B9" wp14:textId="777777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Pr="00C31277" w:rsidR="00C31277" w:rsidP="00DB6391" w:rsidRDefault="002C68E2" w14:paraId="4902E09B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Pr="00C31277" w:rsidR="00C31277">
                    <w:rPr>
                      <w:rFonts w:ascii="Times New Roman" w:hAnsi="Times New Roman"/>
                      <w:b/>
                    </w:rPr>
                    <w:t>7-</w:t>
                  </w:r>
                  <w:r w:rsidRPr="00C31277" w:rsidR="00C31277">
                    <w:rPr>
                      <w:rFonts w:ascii="Times New Roman" w:hAnsi="Times New Roman"/>
                      <w:lang w:eastAsia="pl-PL"/>
                    </w:rPr>
                    <w:t xml:space="preserve"> Umowy w sprawie zamówień publicznych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Pr="00C31277" w:rsidR="00C31277" w:rsidP="00DB6391" w:rsidRDefault="00C31277" w14:paraId="138328F9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Pr="00C31277" w:rsidR="00C31277" w:rsidTr="00C31277" w14:paraId="76F0EB36" wp14:textId="77777777">
              <w:trPr>
                <w:jc w:val="center"/>
              </w:trPr>
              <w:tc>
                <w:tcPr>
                  <w:tcW w:w="4466" w:type="pct"/>
                  <w:tcBorders>
                    <w:bottom w:val="nil"/>
                  </w:tcBorders>
                  <w:shd w:val="clear" w:color="auto" w:fill="FFFFFF"/>
                </w:tcPr>
                <w:p w:rsidRPr="00C31277" w:rsidR="00C31277" w:rsidP="00DB6391" w:rsidRDefault="002C68E2" w14:paraId="1AB49F28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Pr="00C31277" w:rsidR="00C31277">
                    <w:rPr>
                      <w:rFonts w:ascii="Times New Roman" w:hAnsi="Times New Roman"/>
                      <w:b/>
                    </w:rPr>
                    <w:t>8-</w:t>
                  </w:r>
                  <w:r w:rsidRPr="00C31277" w:rsidR="00C31277">
                    <w:rPr>
                      <w:rFonts w:ascii="Times New Roman" w:hAnsi="Times New Roman"/>
                      <w:lang w:eastAsia="pl-PL"/>
                    </w:rPr>
                    <w:t xml:space="preserve"> Środki ochrony prawnej</w:t>
                  </w:r>
                </w:p>
                <w:p w:rsidRPr="00C31277" w:rsidR="00C31277" w:rsidP="00DB6391" w:rsidRDefault="00C31277" w14:paraId="3127B2F6" wp14:textId="77777777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ewolucja systemu środków ochrony prawnej</w:t>
                  </w:r>
                </w:p>
                <w:p w:rsidRPr="00C31277" w:rsidR="00C31277" w:rsidP="00DB6391" w:rsidRDefault="00C31277" w14:paraId="275D8A94" wp14:textId="77777777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rodzaje środków ochrony prawnej</w:t>
                  </w:r>
                </w:p>
                <w:p w:rsidRPr="00C31277" w:rsidR="00C31277" w:rsidP="00DB6391" w:rsidRDefault="00C31277" w14:paraId="3F00ABE8" wp14:textId="77777777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podmioty upoważnione do wnoszenia środków odwoławczych</w:t>
                  </w:r>
                </w:p>
                <w:p w:rsidRPr="00C31277" w:rsidR="00C31277" w:rsidP="00DB6391" w:rsidRDefault="00C31277" w14:paraId="04F5098F" wp14:textId="77777777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zasady postępowania odwoławczego</w:t>
                  </w:r>
                </w:p>
                <w:p w:rsidR="00DB6391" w:rsidP="00DB6391" w:rsidRDefault="00C31277" w14:paraId="437416AB" wp14:textId="77777777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podmioty rozpoznające środki odwoławcze</w:t>
                  </w:r>
                </w:p>
                <w:p w:rsidRPr="00DB6391" w:rsidR="00C31277" w:rsidP="00DB6391" w:rsidRDefault="00DB6391" w14:paraId="3061C025" wp14:textId="77777777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>
                    <w:rPr>
                      <w:rFonts w:ascii="Times New Roman" w:hAnsi="Times New Roman"/>
                      <w:lang w:eastAsia="pl-PL"/>
                    </w:rPr>
                    <w:t>k</w:t>
                  </w:r>
                  <w:r w:rsidRPr="00DB6391" w:rsidR="00C31277">
                    <w:rPr>
                      <w:rFonts w:ascii="Times New Roman" w:hAnsi="Times New Roman"/>
                      <w:lang w:eastAsia="pl-PL"/>
                    </w:rPr>
                    <w:t>ontrola udzielania zamówień publicznych.</w:t>
                  </w:r>
                </w:p>
              </w:tc>
              <w:tc>
                <w:tcPr>
                  <w:tcW w:w="534" w:type="pct"/>
                  <w:tcBorders>
                    <w:bottom w:val="nil"/>
                    <w:right w:val="single" w:color="auto" w:sz="4" w:space="0"/>
                  </w:tcBorders>
                  <w:shd w:val="clear" w:color="auto" w:fill="FFFFFF"/>
                </w:tcPr>
                <w:p w:rsidRPr="00C31277" w:rsidR="00C31277" w:rsidP="00DB6391" w:rsidRDefault="00C31277" w14:paraId="5FCD5EC4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3</w:t>
                  </w:r>
                </w:p>
              </w:tc>
            </w:tr>
          </w:tbl>
          <w:p w:rsidRPr="00AF4A52" w:rsidR="00C31277" w:rsidP="00DB6391" w:rsidRDefault="00C31277" w14:paraId="1299C43A" wp14:textId="77777777">
            <w:pPr>
              <w:pStyle w:val="Akapitzlist"/>
              <w:spacing w:after="0" w:line="240" w:lineRule="auto"/>
              <w:ind w:left="0"/>
            </w:pPr>
          </w:p>
        </w:tc>
      </w:tr>
      <w:tr xmlns:wp14="http://schemas.microsoft.com/office/word/2010/wordml" w:rsidRPr="00AF4A52" w:rsidR="00296620" w:rsidTr="00283936" w14:paraId="54956643" wp14:textId="77777777">
        <w:trPr>
          <w:trHeight w:val="242"/>
        </w:trPr>
        <w:tc>
          <w:tcPr>
            <w:tcW w:w="426" w:type="dxa"/>
            <w:tcBorders>
              <w:bottom w:val="single" w:color="auto" w:sz="4" w:space="0"/>
            </w:tcBorders>
          </w:tcPr>
          <w:p w:rsidRPr="006216E6" w:rsidR="00296620" w:rsidP="00694017" w:rsidRDefault="00296620" w14:paraId="4DDBEF00" wp14:textId="77777777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8080" w:type="dxa"/>
            <w:tcBorders>
              <w:bottom w:val="single" w:color="auto" w:sz="4" w:space="0"/>
            </w:tcBorders>
          </w:tcPr>
          <w:p w:rsidRPr="008E18A7" w:rsidR="00296620" w:rsidP="00DB6391" w:rsidRDefault="00296620" w14:paraId="3D4B2727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:rsidR="00296620" w:rsidP="00DB6391" w:rsidRDefault="00296620" w14:paraId="33CFEC6B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18"/>
                <w:szCs w:val="18"/>
              </w:rPr>
            </w:pPr>
            <w:r w:rsidRPr="00296620">
              <w:rPr>
                <w:b/>
              </w:rPr>
              <w:t>15</w:t>
            </w:r>
          </w:p>
        </w:tc>
        <w:tc>
          <w:tcPr>
            <w:tcW w:w="425" w:type="dxa"/>
            <w:tcBorders>
              <w:bottom w:val="single" w:color="auto" w:sz="4" w:space="0"/>
            </w:tcBorders>
          </w:tcPr>
          <w:p w:rsidRPr="00296620" w:rsidR="00296620" w:rsidP="00DB6391" w:rsidRDefault="00296620" w14:paraId="3461D779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</w:tc>
      </w:tr>
    </w:tbl>
    <w:p xmlns:wp14="http://schemas.microsoft.com/office/word/2010/wordml" w:rsidRPr="009C54AE" w:rsidR="0085747A" w:rsidP="009C54AE" w:rsidRDefault="0085747A" w14:paraId="3CF2D8B6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67048333" w:rsidRDefault="67048333" w14:paraId="533606BB" w14:textId="1FF0011E">
      <w:r>
        <w:br w:type="page"/>
      </w: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296620" w:rsidP="00296620" w:rsidRDefault="00296620" w14:paraId="21BCB7C6" wp14:textId="77777777">
      <w:pPr>
        <w:pStyle w:val="Punktygwne"/>
        <w:spacing w:before="0" w:after="0"/>
        <w:jc w:val="both"/>
        <w:rPr>
          <w:b w:val="0"/>
          <w:smallCaps w:val="0"/>
          <w:sz w:val="22"/>
        </w:rPr>
      </w:pPr>
      <w:r w:rsidRPr="67048333" w:rsidR="00296620">
        <w:rPr>
          <w:b w:val="0"/>
          <w:bCs w:val="0"/>
          <w:caps w:val="0"/>
          <w:smallCaps w:val="0"/>
          <w:sz w:val="22"/>
          <w:szCs w:val="22"/>
        </w:rPr>
        <w:t>Wykład konwersatoryjny</w:t>
      </w:r>
    </w:p>
    <w:p w:rsidR="67048333" w:rsidP="67048333" w:rsidRDefault="67048333" w14:paraId="30B4474A" w14:textId="7BFF5098">
      <w:pPr>
        <w:pStyle w:val="Punktygwne"/>
        <w:spacing w:before="0" w:after="0"/>
        <w:jc w:val="both"/>
        <w:rPr>
          <w:b w:val="0"/>
          <w:bCs w:val="0"/>
          <w:caps w:val="0"/>
          <w:smallCaps w:val="0"/>
          <w:sz w:val="22"/>
          <w:szCs w:val="22"/>
        </w:rPr>
      </w:pPr>
    </w:p>
    <w:p xmlns:wp14="http://schemas.microsoft.com/office/word/2010/wordml" w:rsidRPr="00A05E42" w:rsidR="00296620" w:rsidP="67048333" w:rsidRDefault="00296620" w14:paraId="6E5724B4" wp14:textId="23214737">
      <w:pPr>
        <w:pStyle w:val="Punktygwne"/>
        <w:spacing w:before="0" w:after="0"/>
        <w:jc w:val="both"/>
        <w:rPr>
          <w:b w:val="0"/>
          <w:bCs w:val="0"/>
          <w:caps w:val="0"/>
          <w:smallCaps w:val="0"/>
          <w:sz w:val="22"/>
          <w:szCs w:val="22"/>
        </w:rPr>
      </w:pPr>
      <w:r w:rsidRPr="67048333" w:rsidR="00296620">
        <w:rPr>
          <w:b w:val="0"/>
          <w:bCs w:val="0"/>
          <w:caps w:val="0"/>
          <w:smallCaps w:val="0"/>
          <w:sz w:val="22"/>
          <w:szCs w:val="22"/>
        </w:rPr>
        <w:t>prezentacja multimedialna, analiza i interpretacja tekstów źródłowych, praca w grupach, dyskusja, analiza przypadków, rozwiązywanie kazusów</w:t>
      </w:r>
      <w:r w:rsidRPr="67048333" w:rsidR="00296620">
        <w:rPr>
          <w:rFonts w:eastAsia="Cambria"/>
          <w:color w:val="404040" w:themeColor="text1" w:themeTint="BF" w:themeShade="FF"/>
        </w:rPr>
        <w:t xml:space="preserve"> </w:t>
      </w:r>
    </w:p>
    <w:p xmlns:wp14="http://schemas.microsoft.com/office/word/2010/wordml" w:rsidR="00E960BB" w:rsidP="009C54AE" w:rsidRDefault="00E960BB" w14:paraId="0562CB0E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4CE0A4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19"/>
        <w:gridCol w:w="4873"/>
        <w:gridCol w:w="2188"/>
      </w:tblGrid>
      <w:tr xmlns:wp14="http://schemas.microsoft.com/office/word/2010/wordml" w:rsidRPr="00AF4A52" w:rsidR="00296620" w:rsidTr="67048333" w14:paraId="3CD72C34" wp14:textId="77777777">
        <w:trPr>
          <w:jc w:val="center"/>
        </w:trPr>
        <w:tc>
          <w:tcPr>
            <w:tcW w:w="1919" w:type="dxa"/>
            <w:tcMar/>
          </w:tcPr>
          <w:p w:rsidRPr="004A0858" w:rsidR="00296620" w:rsidP="00296620" w:rsidRDefault="00296620" w14:paraId="59C1A4F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</w:t>
            </w:r>
            <w:r w:rsidRPr="005E6E85">
              <w:rPr>
                <w:b w:val="0"/>
                <w:smallCaps w:val="0"/>
                <w:sz w:val="22"/>
              </w:rPr>
              <w:t>ymbol efektu</w:t>
            </w:r>
          </w:p>
        </w:tc>
        <w:tc>
          <w:tcPr>
            <w:tcW w:w="4873" w:type="dxa"/>
            <w:tcMar/>
          </w:tcPr>
          <w:p w:rsidRPr="005E6E85" w:rsidR="00296620" w:rsidP="00296620" w:rsidRDefault="00296620" w14:paraId="47962157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4A0858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:rsidRPr="005E6E85" w:rsidR="00296620" w:rsidP="00296620" w:rsidRDefault="00296620" w14:paraId="12080E0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88" w:type="dxa"/>
            <w:tcMar/>
          </w:tcPr>
          <w:p w:rsidRPr="005E6E85" w:rsidR="00296620" w:rsidP="67048333" w:rsidRDefault="00296620" w14:paraId="379284E8" wp14:textId="1BFEC66C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7048333" w:rsidR="00296620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Forma zajęć dydaktycznych </w:t>
            </w:r>
          </w:p>
          <w:p w:rsidRPr="005E6E85" w:rsidR="00296620" w:rsidP="67048333" w:rsidRDefault="00296620" w14:paraId="70242E97" wp14:textId="1A6F617C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7048333" w:rsidR="00296620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(w, </w:t>
            </w:r>
            <w:r w:rsidRPr="67048333" w:rsidR="00296620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ćw</w:t>
            </w:r>
            <w:r w:rsidRPr="67048333" w:rsidR="00296620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, …)</w:t>
            </w:r>
          </w:p>
        </w:tc>
      </w:tr>
      <w:tr xmlns:wp14="http://schemas.microsoft.com/office/word/2010/wordml" w:rsidRPr="00AF4A52" w:rsidR="004574E5" w:rsidTr="67048333" w14:paraId="3EA9C3CB" wp14:textId="77777777">
        <w:trPr>
          <w:jc w:val="center"/>
        </w:trPr>
        <w:tc>
          <w:tcPr>
            <w:tcW w:w="1919" w:type="dxa"/>
            <w:tcMar/>
            <w:vAlign w:val="center"/>
          </w:tcPr>
          <w:p w:rsidRPr="004574E5" w:rsidR="004574E5" w:rsidP="004574E5" w:rsidRDefault="004574E5" w14:paraId="17368564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z w:val="22"/>
              </w:rPr>
              <w:t xml:space="preserve">ek_ 01 </w:t>
            </w:r>
          </w:p>
        </w:tc>
        <w:tc>
          <w:tcPr>
            <w:tcW w:w="4873" w:type="dxa"/>
            <w:tcMar/>
          </w:tcPr>
          <w:p w:rsidRPr="004574E5" w:rsidR="004574E5" w:rsidP="004574E5" w:rsidRDefault="004574E5" w14:paraId="6BB0E224" wp14:textId="77777777">
            <w:pPr>
              <w:ind w:hanging="48"/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Zaliczenie z oceną</w:t>
            </w:r>
          </w:p>
        </w:tc>
        <w:tc>
          <w:tcPr>
            <w:tcW w:w="2188" w:type="dxa"/>
            <w:tcMar/>
          </w:tcPr>
          <w:p w:rsidRPr="004574E5" w:rsidR="004574E5" w:rsidP="004574E5" w:rsidRDefault="004574E5" w14:paraId="3A80CBC0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Pr="00AF4A52" w:rsidR="004574E5" w:rsidTr="67048333" w14:paraId="634E6394" wp14:textId="77777777">
        <w:trPr>
          <w:jc w:val="center"/>
        </w:trPr>
        <w:tc>
          <w:tcPr>
            <w:tcW w:w="1919" w:type="dxa"/>
            <w:tcMar/>
            <w:vAlign w:val="center"/>
          </w:tcPr>
          <w:p w:rsidRPr="004574E5" w:rsidR="004574E5" w:rsidP="004574E5" w:rsidRDefault="004574E5" w14:paraId="727CF0E4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z w:val="22"/>
              </w:rPr>
              <w:t>Ek_ 02</w:t>
            </w:r>
          </w:p>
        </w:tc>
        <w:tc>
          <w:tcPr>
            <w:tcW w:w="4873" w:type="dxa"/>
            <w:tcMar/>
          </w:tcPr>
          <w:p w:rsidRPr="004574E5" w:rsidR="004574E5" w:rsidP="004574E5" w:rsidRDefault="004574E5" w14:paraId="016F3D5F" wp14:textId="77777777">
            <w:pPr>
              <w:ind w:hanging="48"/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Zaliczenie z oceną</w:t>
            </w:r>
          </w:p>
        </w:tc>
        <w:tc>
          <w:tcPr>
            <w:tcW w:w="2188" w:type="dxa"/>
            <w:tcMar/>
          </w:tcPr>
          <w:p w:rsidRPr="004574E5" w:rsidR="004574E5" w:rsidP="004574E5" w:rsidRDefault="004574E5" w14:paraId="4F9544F1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="004574E5" w:rsidTr="67048333" w14:paraId="31949C75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919" w:type="dxa"/>
            <w:tcMar/>
            <w:vAlign w:val="center"/>
          </w:tcPr>
          <w:p w:rsidRPr="004574E5" w:rsidR="004574E5" w:rsidP="004574E5" w:rsidRDefault="004574E5" w14:paraId="002D746F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z w:val="22"/>
              </w:rPr>
              <w:t>EK_03</w:t>
            </w:r>
          </w:p>
        </w:tc>
        <w:tc>
          <w:tcPr>
            <w:tcW w:w="4873" w:type="dxa"/>
            <w:tcMar/>
          </w:tcPr>
          <w:p w:rsidRPr="004574E5" w:rsidR="004574E5" w:rsidP="004574E5" w:rsidRDefault="004574E5" w14:paraId="7BA0FBCD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Zaliczenie z oceną</w:t>
            </w:r>
          </w:p>
        </w:tc>
        <w:tc>
          <w:tcPr>
            <w:tcW w:w="2188" w:type="dxa"/>
            <w:tcMar/>
          </w:tcPr>
          <w:p w:rsidRPr="004574E5" w:rsidR="004574E5" w:rsidP="004574E5" w:rsidRDefault="004574E5" w14:paraId="62D5C2B6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="004574E5" w:rsidTr="67048333" w14:paraId="545530BD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  <w:jc w:val="center"/>
        </w:trPr>
        <w:tc>
          <w:tcPr>
            <w:tcW w:w="1919" w:type="dxa"/>
            <w:tcMar/>
            <w:vAlign w:val="center"/>
          </w:tcPr>
          <w:p w:rsidRPr="004574E5" w:rsidR="004574E5" w:rsidP="004574E5" w:rsidRDefault="004574E5" w14:paraId="5990E71B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EK_04</w:t>
            </w:r>
          </w:p>
        </w:tc>
        <w:tc>
          <w:tcPr>
            <w:tcW w:w="4873" w:type="dxa"/>
            <w:tcMar/>
          </w:tcPr>
          <w:p w:rsidRPr="004574E5" w:rsidR="004574E5" w:rsidP="004574E5" w:rsidRDefault="004574E5" w14:paraId="46B20A4E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Zaliczenie z oceną</w:t>
            </w:r>
          </w:p>
        </w:tc>
        <w:tc>
          <w:tcPr>
            <w:tcW w:w="2188" w:type="dxa"/>
            <w:tcMar/>
          </w:tcPr>
          <w:p w:rsidRPr="004574E5" w:rsidR="004574E5" w:rsidP="004574E5" w:rsidRDefault="004574E5" w14:paraId="39DF8AAB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="004574E5" w:rsidTr="67048333" w14:paraId="6B5034B4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1919" w:type="dxa"/>
            <w:tcMar/>
            <w:vAlign w:val="center"/>
          </w:tcPr>
          <w:p w:rsidRPr="004574E5" w:rsidR="004574E5" w:rsidP="004574E5" w:rsidRDefault="004574E5" w14:paraId="4A2F1096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EK_05</w:t>
            </w:r>
          </w:p>
        </w:tc>
        <w:tc>
          <w:tcPr>
            <w:tcW w:w="4873" w:type="dxa"/>
            <w:tcMar/>
          </w:tcPr>
          <w:p w:rsidRPr="004574E5" w:rsidR="004574E5" w:rsidP="004574E5" w:rsidRDefault="004574E5" w14:paraId="55175F35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Zaliczenie z oceną</w:t>
            </w:r>
          </w:p>
        </w:tc>
        <w:tc>
          <w:tcPr>
            <w:tcW w:w="2188" w:type="dxa"/>
            <w:tcMar/>
          </w:tcPr>
          <w:p w:rsidRPr="004574E5" w:rsidR="004574E5" w:rsidP="004574E5" w:rsidRDefault="004574E5" w14:paraId="1E19CE53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="004574E5" w:rsidTr="67048333" w14:paraId="466E4C5F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tcMar/>
            <w:vAlign w:val="center"/>
          </w:tcPr>
          <w:p w:rsidRPr="004574E5" w:rsidR="004574E5" w:rsidP="004574E5" w:rsidRDefault="004574E5" w14:paraId="1E73F495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EK_06</w:t>
            </w:r>
          </w:p>
        </w:tc>
        <w:tc>
          <w:tcPr>
            <w:tcW w:w="4873" w:type="dxa"/>
            <w:tcMar/>
          </w:tcPr>
          <w:p w:rsidRPr="004574E5" w:rsidR="004574E5" w:rsidP="004574E5" w:rsidRDefault="004574E5" w14:paraId="162AFD17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Zaliczenie z oceną</w:t>
            </w:r>
          </w:p>
        </w:tc>
        <w:tc>
          <w:tcPr>
            <w:tcW w:w="2188" w:type="dxa"/>
            <w:tcMar/>
          </w:tcPr>
          <w:p w:rsidRPr="004574E5" w:rsidR="004574E5" w:rsidP="004574E5" w:rsidRDefault="004574E5" w14:paraId="6A900C70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="004574E5" w:rsidTr="67048333" w14:paraId="784085AE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919" w:type="dxa"/>
            <w:tcMar/>
            <w:vAlign w:val="center"/>
          </w:tcPr>
          <w:p w:rsidRPr="004574E5" w:rsidR="004574E5" w:rsidP="004574E5" w:rsidRDefault="004574E5" w14:paraId="1E02E8DD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EK_07</w:t>
            </w:r>
          </w:p>
        </w:tc>
        <w:tc>
          <w:tcPr>
            <w:tcW w:w="4873" w:type="dxa"/>
            <w:tcMar/>
          </w:tcPr>
          <w:p w:rsidRPr="004574E5" w:rsidR="004574E5" w:rsidP="004574E5" w:rsidRDefault="004574E5" w14:paraId="43CD7E88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Zaliczenie z oceną</w:t>
            </w:r>
          </w:p>
        </w:tc>
        <w:tc>
          <w:tcPr>
            <w:tcW w:w="2188" w:type="dxa"/>
            <w:tcMar/>
          </w:tcPr>
          <w:p w:rsidRPr="004574E5" w:rsidR="004574E5" w:rsidP="004574E5" w:rsidRDefault="004574E5" w14:paraId="1900AC0C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="004574E5" w:rsidTr="67048333" w14:paraId="73BA9B80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tcMar/>
            <w:vAlign w:val="center"/>
          </w:tcPr>
          <w:p w:rsidRPr="004574E5" w:rsidR="004574E5" w:rsidP="004574E5" w:rsidRDefault="004574E5" w14:paraId="436220D0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EK_08</w:t>
            </w:r>
          </w:p>
        </w:tc>
        <w:tc>
          <w:tcPr>
            <w:tcW w:w="4873" w:type="dxa"/>
            <w:tcMar/>
            <w:vAlign w:val="center"/>
          </w:tcPr>
          <w:p w:rsidRPr="004574E5" w:rsidR="004574E5" w:rsidP="004574E5" w:rsidRDefault="004574E5" w14:paraId="57338488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tcMar/>
          </w:tcPr>
          <w:p w:rsidRPr="004574E5" w:rsidR="004574E5" w:rsidP="004574E5" w:rsidRDefault="004574E5" w14:paraId="51C4FD0E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="004574E5" w:rsidTr="67048333" w14:paraId="6D317CA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tcMar/>
            <w:vAlign w:val="center"/>
          </w:tcPr>
          <w:p w:rsidRPr="004574E5" w:rsidR="004574E5" w:rsidP="004574E5" w:rsidRDefault="004574E5" w14:paraId="726AE48B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EK_09</w:t>
            </w:r>
          </w:p>
        </w:tc>
        <w:tc>
          <w:tcPr>
            <w:tcW w:w="4873" w:type="dxa"/>
            <w:tcMar/>
            <w:vAlign w:val="center"/>
          </w:tcPr>
          <w:p w:rsidRPr="004574E5" w:rsidR="004574E5" w:rsidP="004574E5" w:rsidRDefault="004574E5" w14:paraId="007EFF7C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tcMar/>
          </w:tcPr>
          <w:p w:rsidRPr="004574E5" w:rsidR="004574E5" w:rsidP="004574E5" w:rsidRDefault="004574E5" w14:paraId="797C06E4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="004574E5" w:rsidTr="67048333" w14:paraId="6AEF7D88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919" w:type="dxa"/>
            <w:tcMar/>
            <w:vAlign w:val="center"/>
          </w:tcPr>
          <w:p w:rsidRPr="004574E5" w:rsidR="004574E5" w:rsidP="004574E5" w:rsidRDefault="004574E5" w14:paraId="3FEDA75D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EK_10</w:t>
            </w:r>
          </w:p>
        </w:tc>
        <w:tc>
          <w:tcPr>
            <w:tcW w:w="4873" w:type="dxa"/>
            <w:tcMar/>
            <w:vAlign w:val="center"/>
          </w:tcPr>
          <w:p w:rsidRPr="004574E5" w:rsidR="004574E5" w:rsidP="004574E5" w:rsidRDefault="004574E5" w14:paraId="21CFB69A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tcMar/>
          </w:tcPr>
          <w:p w:rsidRPr="004574E5" w:rsidR="004574E5" w:rsidP="004574E5" w:rsidRDefault="004574E5" w14:paraId="6BDADFD6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="004574E5" w:rsidTr="67048333" w14:paraId="62E1E200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919" w:type="dxa"/>
            <w:tcMar/>
            <w:vAlign w:val="center"/>
          </w:tcPr>
          <w:p w:rsidRPr="004574E5" w:rsidR="004574E5" w:rsidP="004574E5" w:rsidRDefault="004574E5" w14:paraId="03478580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EK_11</w:t>
            </w:r>
          </w:p>
        </w:tc>
        <w:tc>
          <w:tcPr>
            <w:tcW w:w="4873" w:type="dxa"/>
            <w:tcMar/>
            <w:vAlign w:val="center"/>
          </w:tcPr>
          <w:p w:rsidRPr="004574E5" w:rsidR="004574E5" w:rsidP="004574E5" w:rsidRDefault="004574E5" w14:paraId="1BEF581C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88" w:type="dxa"/>
            <w:tcMar/>
          </w:tcPr>
          <w:p w:rsidRPr="004574E5" w:rsidR="004574E5" w:rsidP="004574E5" w:rsidRDefault="004574E5" w14:paraId="1277D844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="004574E5" w:rsidTr="67048333" w14:paraId="438D656E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  <w:jc w:val="center"/>
        </w:trPr>
        <w:tc>
          <w:tcPr>
            <w:tcW w:w="1919" w:type="dxa"/>
            <w:tcMar/>
            <w:vAlign w:val="center"/>
          </w:tcPr>
          <w:p w:rsidRPr="004574E5" w:rsidR="004574E5" w:rsidP="004574E5" w:rsidRDefault="004574E5" w14:paraId="28B86C33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EK_12</w:t>
            </w:r>
          </w:p>
        </w:tc>
        <w:tc>
          <w:tcPr>
            <w:tcW w:w="4873" w:type="dxa"/>
            <w:tcMar/>
            <w:vAlign w:val="center"/>
          </w:tcPr>
          <w:p w:rsidRPr="004574E5" w:rsidR="004574E5" w:rsidP="004574E5" w:rsidRDefault="004574E5" w14:paraId="321947D0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88" w:type="dxa"/>
            <w:tcMar/>
          </w:tcPr>
          <w:p w:rsidRPr="004574E5" w:rsidR="004574E5" w:rsidP="004574E5" w:rsidRDefault="004574E5" w14:paraId="146BD8BB" wp14:textId="77777777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</w:tbl>
    <w:p xmlns:wp14="http://schemas.microsoft.com/office/word/2010/wordml" w:rsidRPr="009C54AE" w:rsidR="007525EE" w:rsidP="009C54AE" w:rsidRDefault="007525EE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23D7D" w:rsidP="00DB6391" w:rsidRDefault="003E1941" w14:paraId="055156C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67048333" w:rsidR="003E1941">
        <w:rPr>
          <w:rFonts w:ascii="Corbel" w:hAnsi="Corbel"/>
          <w:caps w:val="0"/>
          <w:smallCaps w:val="0"/>
        </w:rPr>
        <w:t xml:space="preserve">4.2 </w:t>
      </w:r>
      <w:r w:rsidRPr="67048333" w:rsidR="0085747A">
        <w:rPr>
          <w:rFonts w:ascii="Corbel" w:hAnsi="Corbel"/>
          <w:caps w:val="0"/>
          <w:smallCaps w:val="0"/>
        </w:rPr>
        <w:t>Warunki zaliczenia przedmiotu (kryteria oceniania)</w:t>
      </w:r>
    </w:p>
    <w:p w:rsidR="67048333" w:rsidP="67048333" w:rsidRDefault="67048333" w14:paraId="6C2644C6" w14:textId="382592EA">
      <w:pPr>
        <w:pStyle w:val="Punktygwne"/>
        <w:spacing w:before="0" w:after="0"/>
        <w:ind w:left="426"/>
        <w:rPr>
          <w:rFonts w:ascii="Corbel" w:hAnsi="Corbel"/>
          <w:caps w:val="0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923D7D" w14:paraId="5C427847" wp14:textId="77777777">
        <w:tc>
          <w:tcPr>
            <w:tcW w:w="9670" w:type="dxa"/>
          </w:tcPr>
          <w:p w:rsidRPr="004A0858" w:rsidR="0085747A" w:rsidP="004A0858" w:rsidRDefault="00296620" w14:paraId="49A0CFA2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844427">
              <w:rPr>
                <w:b w:val="0"/>
                <w:smallCaps w:val="0"/>
                <w:sz w:val="22"/>
              </w:rPr>
              <w:t>Arkusz egzaminacyjny zawiera 15 pytań.</w:t>
            </w:r>
            <w:r w:rsidR="00DB6391">
              <w:rPr>
                <w:b w:val="0"/>
                <w:smallCaps w:val="0"/>
                <w:sz w:val="22"/>
              </w:rPr>
              <w:t xml:space="preserve"> </w:t>
            </w:r>
            <w:r w:rsidRPr="00844427">
              <w:rPr>
                <w:b w:val="0"/>
                <w:smallCaps w:val="0"/>
                <w:sz w:val="22"/>
              </w:rPr>
              <w:t>Za każde pytanie student uzyskuje 1 punkt. Do zaliczenia egzaminu wymagane jest uzyskanie 8 punktów. Kryteria oceny: kompletność odpowiedzi, poprawna terminologia, aktualny stan prawny.</w:t>
            </w:r>
          </w:p>
        </w:tc>
      </w:tr>
    </w:tbl>
    <w:p xmlns:wp14="http://schemas.microsoft.com/office/word/2010/wordml" w:rsidRPr="009C54AE" w:rsidR="007525EE" w:rsidP="009C54AE" w:rsidRDefault="007525EE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67048333" w:rsidRDefault="67048333" w14:paraId="05BD42CE" w14:textId="061D76E8">
      <w:r>
        <w:br w:type="page"/>
      </w: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xmlns:wp14="http://schemas.microsoft.com/office/word/2010/wordml" w:rsidRPr="009C54AE" w:rsidR="0085747A" w:rsidTr="67048333" w14:paraId="63D9DE79" wp14:textId="77777777">
        <w:tc>
          <w:tcPr>
            <w:tcW w:w="4901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67048333" w14:paraId="7A856870" wp14:textId="77777777">
        <w:tc>
          <w:tcPr>
            <w:tcW w:w="4901" w:type="dxa"/>
            <w:tcMar/>
          </w:tcPr>
          <w:p w:rsidRPr="009C54AE" w:rsidR="0085747A" w:rsidP="009C54AE" w:rsidRDefault="00C61DC5" w14:paraId="765A5D29" wp14:textId="007DC1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7048333" w:rsidR="00C61DC5">
              <w:rPr>
                <w:rFonts w:ascii="Corbel" w:hAnsi="Corbel"/>
                <w:sz w:val="24"/>
                <w:szCs w:val="24"/>
              </w:rPr>
              <w:t>G</w:t>
            </w:r>
            <w:r w:rsidRPr="67048333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7048333" w:rsidR="68BEB55F">
              <w:rPr>
                <w:rFonts w:ascii="Corbel" w:hAnsi="Corbel"/>
                <w:sz w:val="24"/>
                <w:szCs w:val="24"/>
              </w:rPr>
              <w:t>z harmonogramu</w:t>
            </w:r>
            <w:r w:rsidRPr="67048333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67048333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  <w:tcMar/>
          </w:tcPr>
          <w:p w:rsidRPr="009C54AE" w:rsidR="0085747A" w:rsidP="004A0858" w:rsidRDefault="002C68E2" w14:paraId="423D4B9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9C54AE" w:rsidR="00C61DC5" w:rsidTr="67048333" w14:paraId="7DC05BA2" wp14:textId="77777777">
        <w:tc>
          <w:tcPr>
            <w:tcW w:w="4901" w:type="dxa"/>
            <w:tcMar/>
          </w:tcPr>
          <w:p w:rsidRPr="009C54AE" w:rsidR="00C61DC5" w:rsidP="009C54AE" w:rsidRDefault="00C61DC5" w14:paraId="61BA0769" wp14:textId="540D9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7048333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67048333" w:rsidR="76E58B9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  <w:tcMar/>
          </w:tcPr>
          <w:p w:rsidRPr="009C54AE" w:rsidR="00C61DC5" w:rsidP="004A0858" w:rsidRDefault="00D75DF2" w14:paraId="29B4EA1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xmlns:wp14="http://schemas.microsoft.com/office/word/2010/wordml" w:rsidRPr="009C54AE" w:rsidR="00C61DC5" w:rsidTr="67048333" w14:paraId="09CB6660" wp14:textId="77777777">
        <w:tc>
          <w:tcPr>
            <w:tcW w:w="4901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  <w:tcMar/>
          </w:tcPr>
          <w:p w:rsidRPr="009C54AE" w:rsidR="00C61DC5" w:rsidP="004A0858" w:rsidRDefault="002C68E2" w14:paraId="4B34824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29</w:t>
            </w:r>
          </w:p>
        </w:tc>
      </w:tr>
      <w:tr xmlns:wp14="http://schemas.microsoft.com/office/word/2010/wordml" w:rsidRPr="009C54AE" w:rsidR="0085747A" w:rsidTr="67048333" w14:paraId="4D6280AD" wp14:textId="77777777">
        <w:tc>
          <w:tcPr>
            <w:tcW w:w="4901" w:type="dxa"/>
            <w:tcMar/>
          </w:tcPr>
          <w:p w:rsidRPr="009C54AE" w:rsidR="0085747A" w:rsidP="009C54AE" w:rsidRDefault="0085747A" w14:paraId="0513949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tcMar/>
          </w:tcPr>
          <w:p w:rsidRPr="009C54AE" w:rsidR="0085747A" w:rsidP="004A0858" w:rsidRDefault="002C68E2" w14:paraId="68861898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9C54AE" w:rsidR="0085747A" w:rsidTr="67048333" w14:paraId="0AD00C0E" wp14:textId="77777777">
        <w:tc>
          <w:tcPr>
            <w:tcW w:w="4901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tcMar/>
          </w:tcPr>
          <w:p w:rsidRPr="009C54AE" w:rsidR="0085747A" w:rsidP="004A0858" w:rsidRDefault="002C68E2" w14:paraId="54B6C890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="00DB6391" w:rsidP="00393839" w:rsidRDefault="00DB6391" w14:paraId="110FFD37" wp14:textId="7777777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ZAWODOWE W RAMACH PRZEDMIOTU</w:t>
      </w:r>
    </w:p>
    <w:p xmlns:wp14="http://schemas.microsoft.com/office/word/2010/wordml" w:rsidRPr="009C54AE" w:rsidR="0085747A" w:rsidP="009C54AE" w:rsidRDefault="0085747A" w14:paraId="3FE9F23F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67048333" w14:paraId="146D6691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color="auto" w:sz="4" w:space="0"/>
              <w:tr2bl w:val="single" w:color="auto" w:sz="4" w:space="0"/>
            </w:tcBorders>
            <w:tcMar/>
          </w:tcPr>
          <w:p w:rsidRPr="009C54AE" w:rsidR="0085747A" w:rsidP="67048333" w:rsidRDefault="0085747A" w14:paraId="1F72F646" wp14:textId="4A67E25A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7048333" w:rsidR="481127F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9C54AE" w:rsidR="0085747A" w:rsidTr="67048333" w14:paraId="05EFD703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color="auto" w:sz="4" w:space="0"/>
              <w:tr2bl w:val="single" w:color="auto" w:sz="4" w:space="0"/>
            </w:tcBorders>
            <w:tcMar/>
          </w:tcPr>
          <w:p w:rsidRPr="009C54AE" w:rsidR="0085747A" w:rsidP="67048333" w:rsidRDefault="0085747A" w14:paraId="08CE6F91" wp14:textId="57F7630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7048333" w:rsidR="39686C94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9C54AE" w:rsidR="003E1941" w:rsidP="009C54AE" w:rsidRDefault="003E1941" w14:paraId="61CDCEA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67048333" w:rsidRDefault="00675843" w14:paraId="7630DC2B" wp14:textId="77777777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67048333" w:rsidR="00675843">
        <w:rPr>
          <w:rFonts w:ascii="Corbel" w:hAnsi="Corbel"/>
          <w:caps w:val="0"/>
          <w:smallCaps w:val="0"/>
        </w:rPr>
        <w:t xml:space="preserve">7. </w:t>
      </w:r>
      <w:r w:rsidRPr="67048333" w:rsidR="0085747A">
        <w:rPr>
          <w:rFonts w:ascii="Corbel" w:hAnsi="Corbel"/>
          <w:caps w:val="0"/>
          <w:smallCaps w:val="0"/>
        </w:rPr>
        <w:t>LITERATURA</w:t>
      </w:r>
      <w:r w:rsidRPr="67048333" w:rsidR="00675843">
        <w:rPr>
          <w:rFonts w:ascii="Corbel" w:hAnsi="Corbel"/>
          <w:caps w:val="0"/>
          <w:smallCaps w:val="0"/>
        </w:rPr>
        <w:t xml:space="preserve"> </w:t>
      </w:r>
    </w:p>
    <w:p w:rsidR="67048333" w:rsidP="67048333" w:rsidRDefault="67048333" w14:paraId="4066772A" w14:textId="55950629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tbl>
      <w:tblPr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646"/>
      </w:tblGrid>
      <w:tr xmlns:wp14="http://schemas.microsoft.com/office/word/2010/wordml" w:rsidRPr="009C54AE" w:rsidR="006711B9" w:rsidTr="001C3E68" w14:paraId="498A5B10" wp14:textId="77777777">
        <w:trPr>
          <w:trHeight w:val="397"/>
        </w:trPr>
        <w:tc>
          <w:tcPr>
            <w:tcW w:w="8646" w:type="dxa"/>
          </w:tcPr>
          <w:p w:rsidRPr="00992B69" w:rsidR="006711B9" w:rsidP="001C3E68" w:rsidRDefault="006711B9" w14:paraId="729C9695" wp14:textId="77777777">
            <w:pPr>
              <w:pStyle w:val="Punktygwne"/>
              <w:spacing w:before="0" w:after="0"/>
              <w:rPr>
                <w:rFonts w:ascii="Calibri" w:hAnsi="Calibri" w:cs="Calibri"/>
                <w:smallCaps w:val="0"/>
                <w:sz w:val="22"/>
              </w:rPr>
            </w:pPr>
            <w:r w:rsidRPr="00992B69">
              <w:rPr>
                <w:rFonts w:ascii="Calibri" w:hAnsi="Calibri" w:cs="Calibri"/>
                <w:smallCaps w:val="0"/>
                <w:sz w:val="22"/>
              </w:rPr>
              <w:t>Literatura podstawowa:</w:t>
            </w:r>
          </w:p>
          <w:p w:rsidRPr="002B41D9" w:rsidR="006711B9" w:rsidP="006711B9" w:rsidRDefault="006711B9" w14:paraId="030A554C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Bielarczyk P., Gonet W., Wójtowicz-Dawid A., (red.) Zamówienia publiczne. Praktyczny przewodnik, Warszawa 2021;</w:t>
            </w:r>
          </w:p>
          <w:p w:rsidRPr="002B41D9" w:rsidR="006711B9" w:rsidP="006711B9" w:rsidRDefault="006711B9" w14:paraId="4EF172F7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Blicharz R. (red.),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>Publiczne prawo gospodarcze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, Warszawa 2017;</w:t>
            </w:r>
          </w:p>
          <w:p w:rsidRPr="002B41D9" w:rsidR="006711B9" w:rsidP="006711B9" w:rsidRDefault="006711B9" w14:paraId="4F108442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>Powałowski A., Przeszło E. (red.), Leksykon prawa zamówień publicznych. Podstawowe pojęcia, Warszawa 2022</w:t>
            </w:r>
          </w:p>
          <w:p w:rsidRPr="002B41D9" w:rsidR="006711B9" w:rsidP="006711B9" w:rsidRDefault="006711B9" w14:paraId="6627A4FA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Powałowski A.  (red.),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Leksykon prawa zamówień publicznych. Podstawowe pojęcia</w:t>
            </w:r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2022;</w:t>
            </w:r>
          </w:p>
          <w:p w:rsidRPr="002B41D9" w:rsidR="006711B9" w:rsidP="006711B9" w:rsidRDefault="006711B9" w14:paraId="7CB69FA0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Sagan B.,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 xml:space="preserve">Prawo zamówień publicznych, </w:t>
            </w:r>
            <w:r w:rsidRPr="002B41D9">
              <w:rPr>
                <w:rFonts w:ascii="Calibri" w:hAnsi="Calibri" w:cs="Calibri"/>
                <w:b w:val="0"/>
                <w:iCs/>
                <w:smallCaps w:val="0"/>
                <w:sz w:val="22"/>
              </w:rPr>
              <w:t>[w:] Olszewski J. (red.),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 xml:space="preserve"> Publiczne prawo gospodarcze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, Warszawa 2015;</w:t>
            </w:r>
          </w:p>
          <w:p w:rsidRPr="002B41D9" w:rsidR="006711B9" w:rsidP="006711B9" w:rsidRDefault="006711B9" w14:paraId="0408DB75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alibri" w:hAnsi="Calibri" w:cs="Calibri"/>
                <w:b w:val="0"/>
                <w:bCs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>Strzyczkowski K., Prawo gospodarcze publiczne, Wyd. 7, Warszawa 2023</w:t>
            </w:r>
          </w:p>
        </w:tc>
      </w:tr>
      <w:tr xmlns:wp14="http://schemas.microsoft.com/office/word/2010/wordml" w:rsidRPr="009C54AE" w:rsidR="006711B9" w:rsidTr="001C3E68" w14:paraId="0F1310F5" wp14:textId="77777777">
        <w:trPr>
          <w:trHeight w:val="397"/>
        </w:trPr>
        <w:tc>
          <w:tcPr>
            <w:tcW w:w="8646" w:type="dxa"/>
          </w:tcPr>
          <w:p w:rsidRPr="00992B69" w:rsidR="006711B9" w:rsidP="001C3E68" w:rsidRDefault="006711B9" w14:paraId="1616B1D9" wp14:textId="77777777">
            <w:pPr>
              <w:pStyle w:val="Punktygwne"/>
              <w:spacing w:before="0" w:after="0"/>
              <w:rPr>
                <w:rFonts w:ascii="Calibri" w:hAnsi="Calibri" w:cs="Calibri"/>
                <w:smallCaps w:val="0"/>
                <w:sz w:val="22"/>
              </w:rPr>
            </w:pPr>
            <w:r w:rsidRPr="00992B69">
              <w:rPr>
                <w:rFonts w:ascii="Calibri" w:hAnsi="Calibri" w:cs="Calibri"/>
                <w:smallCaps w:val="0"/>
                <w:sz w:val="22"/>
              </w:rPr>
              <w:t xml:space="preserve">Literatura uzupełniająca: </w:t>
            </w:r>
          </w:p>
          <w:p w:rsidRPr="00992B69" w:rsidR="006711B9" w:rsidP="006711B9" w:rsidRDefault="006711B9" w14:paraId="2FD44672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M. Szydło,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Prawna koncepcja zamówienia publicznego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2015;</w:t>
            </w:r>
          </w:p>
          <w:p w:rsidRPr="00992B69" w:rsidR="006711B9" w:rsidP="006711B9" w:rsidRDefault="006711B9" w14:paraId="670E9519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J. E. Nowicki, M. Kołecki,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Wyd. 4, Warszawa 2019;</w:t>
            </w:r>
          </w:p>
          <w:p w:rsidRPr="00992B69" w:rsidR="006711B9" w:rsidP="006711B9" w:rsidRDefault="006711B9" w14:paraId="00BFF794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Pieróg J.,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Wyd. 15, Warszawa 2019;</w:t>
            </w:r>
          </w:p>
          <w:p w:rsidR="006711B9" w:rsidP="006711B9" w:rsidRDefault="006711B9" w14:paraId="4AAD5558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E. Przeszło,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Kontrola udzielania zamówień publicznych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Poznań 2013;</w:t>
            </w:r>
          </w:p>
          <w:p w:rsidRPr="00992B69" w:rsidR="006711B9" w:rsidP="006711B9" w:rsidRDefault="006711B9" w14:paraId="2FCE3421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Skubisz-Kalinowska I. (red) </w:t>
            </w:r>
            <w:r w:rsidRPr="009959D7">
              <w:rPr>
                <w:rFonts w:ascii="Calibri" w:hAnsi="Calibri" w:cs="Calibri"/>
                <w:b w:val="0"/>
                <w:i/>
                <w:iCs/>
                <w:smallCaps w:val="0"/>
                <w:color w:val="000000"/>
                <w:sz w:val="22"/>
              </w:rPr>
              <w:t>Meritum. Zamówienia publiczne</w:t>
            </w: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2023</w:t>
            </w:r>
          </w:p>
          <w:p w:rsidRPr="00992B69" w:rsidR="006711B9" w:rsidP="006711B9" w:rsidRDefault="006711B9" w14:paraId="3FBC3A76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bCs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R. Stapiński, </w:t>
            </w:r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Efektywność realizacji polityki środowiskowej państwa w ramach systemu zamówień publicznych - stan obecny i perspektywa zmian</w:t>
            </w:r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 [w:] M. Lemonnier, H. Nowak (red.), </w:t>
            </w:r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Dziś i jutro zamówień publicznych</w:t>
            </w:r>
            <w:r w:rsidRPr="00992B69">
              <w:rPr>
                <w:rFonts w:ascii="Calibri" w:hAnsi="Calibri" w:cs="Calibri"/>
                <w:b w:val="0"/>
                <w:bCs/>
                <w:sz w:val="22"/>
              </w:rPr>
              <w:t>, Warszawa 2019, s. 167-176;</w:t>
            </w:r>
          </w:p>
          <w:p w:rsidRPr="00992B69" w:rsidR="006711B9" w:rsidP="006711B9" w:rsidRDefault="006711B9" w14:paraId="1F224748" wp14:textId="77777777">
            <w:pPr>
              <w:pStyle w:val="NormalnyWeb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992B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Stapiński R., Zmiany proceduralne w ramach nowego prawa zamówień publicznych a udział mikro, małych i średnich przedsiębiorców w rynku, </w:t>
            </w:r>
            <w:r w:rsidRPr="00992B6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Zeszyty Naukowe Uniwersytetu Rzeszowskiego,</w:t>
            </w:r>
            <w:r w:rsidRPr="00992B6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92B6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Rzeszów 2020;</w:t>
            </w:r>
          </w:p>
          <w:p w:rsidRPr="00992B69" w:rsidR="006711B9" w:rsidP="006711B9" w:rsidRDefault="006711B9" w14:paraId="06AE112E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E. Garbarczuk, M. Stompel,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Zamówienia Publiczne - Nowe Zasady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2017;</w:t>
            </w:r>
          </w:p>
          <w:p w:rsidRPr="00992B69" w:rsidR="006711B9" w:rsidP="006711B9" w:rsidRDefault="006711B9" w14:paraId="52B4E6A3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M. Śledziewska (red.),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Proces udzielania zamówień publicznych. Komentarz praktyczny z orzecznictwem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</w:t>
            </w: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21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.</w:t>
            </w:r>
          </w:p>
        </w:tc>
      </w:tr>
    </w:tbl>
    <w:p xmlns:wp14="http://schemas.microsoft.com/office/word/2010/wordml" w:rsidR="007525EE" w:rsidP="009C54AE" w:rsidRDefault="007525EE" w14:paraId="6BB9E25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bookmarkStart w:name="_GoBack" w:id="0"/>
      <w:bookmarkEnd w:id="0"/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540" w:right="1134" w:bottom="8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235937" w:rsidP="00C16ABF" w:rsidRDefault="00235937" w14:paraId="23DE523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235937" w:rsidP="00C16ABF" w:rsidRDefault="00235937" w14:paraId="52E5622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235937" w:rsidP="00C16ABF" w:rsidRDefault="00235937" w14:paraId="07547A0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235937" w:rsidP="00C16ABF" w:rsidRDefault="00235937" w14:paraId="5043CB0F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117A1E" w:rsidP="00117A1E" w:rsidRDefault="00117A1E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D97E45"/>
    <w:multiLevelType w:val="hybridMultilevel"/>
    <w:tmpl w:val="D148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C0A68"/>
    <w:multiLevelType w:val="hybridMultilevel"/>
    <w:tmpl w:val="ED98A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C4DC2"/>
    <w:multiLevelType w:val="hybridMultilevel"/>
    <w:tmpl w:val="A8D21DA4"/>
    <w:lvl w:ilvl="0" w:tplc="871256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138740C"/>
    <w:multiLevelType w:val="hybridMultilevel"/>
    <w:tmpl w:val="6F463ABA"/>
    <w:lvl w:ilvl="0" w:tplc="871256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CE27289"/>
    <w:multiLevelType w:val="hybridMultilevel"/>
    <w:tmpl w:val="61346180"/>
    <w:lvl w:ilvl="0" w:tplc="871256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5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968"/>
    <w:rsid w:val="00070ED6"/>
    <w:rsid w:val="00073560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CC8"/>
    <w:rsid w:val="000F1C57"/>
    <w:rsid w:val="000F5615"/>
    <w:rsid w:val="00117A1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47FE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5937"/>
    <w:rsid w:val="0024028F"/>
    <w:rsid w:val="00244ABC"/>
    <w:rsid w:val="00280A71"/>
    <w:rsid w:val="00281FF2"/>
    <w:rsid w:val="00283936"/>
    <w:rsid w:val="002857DE"/>
    <w:rsid w:val="00291567"/>
    <w:rsid w:val="00296620"/>
    <w:rsid w:val="002966D0"/>
    <w:rsid w:val="002A22BF"/>
    <w:rsid w:val="002A2389"/>
    <w:rsid w:val="002A671D"/>
    <w:rsid w:val="002B219D"/>
    <w:rsid w:val="002B4D55"/>
    <w:rsid w:val="002B5EA0"/>
    <w:rsid w:val="002B6119"/>
    <w:rsid w:val="002C1F06"/>
    <w:rsid w:val="002C68E2"/>
    <w:rsid w:val="002D3375"/>
    <w:rsid w:val="002D73D4"/>
    <w:rsid w:val="002E30B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38D"/>
    <w:rsid w:val="00393839"/>
    <w:rsid w:val="003A0A5B"/>
    <w:rsid w:val="003A1109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4E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858"/>
    <w:rsid w:val="004A3EEA"/>
    <w:rsid w:val="004A4D1F"/>
    <w:rsid w:val="004B4534"/>
    <w:rsid w:val="004D3B79"/>
    <w:rsid w:val="004D5282"/>
    <w:rsid w:val="004F1551"/>
    <w:rsid w:val="004F55A3"/>
    <w:rsid w:val="00501A4A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9ED"/>
    <w:rsid w:val="005E6E85"/>
    <w:rsid w:val="005F31D2"/>
    <w:rsid w:val="005F5962"/>
    <w:rsid w:val="0061029B"/>
    <w:rsid w:val="00617230"/>
    <w:rsid w:val="00621CE1"/>
    <w:rsid w:val="00627FC9"/>
    <w:rsid w:val="00647FA8"/>
    <w:rsid w:val="00650C5F"/>
    <w:rsid w:val="00654934"/>
    <w:rsid w:val="006620D9"/>
    <w:rsid w:val="006711B9"/>
    <w:rsid w:val="00671958"/>
    <w:rsid w:val="00675843"/>
    <w:rsid w:val="006824CF"/>
    <w:rsid w:val="00696477"/>
    <w:rsid w:val="006C7D7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5EE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DF2"/>
    <w:rsid w:val="007D6E56"/>
    <w:rsid w:val="007F4155"/>
    <w:rsid w:val="008115F7"/>
    <w:rsid w:val="0081554D"/>
    <w:rsid w:val="0081707E"/>
    <w:rsid w:val="008449B3"/>
    <w:rsid w:val="0085747A"/>
    <w:rsid w:val="00884922"/>
    <w:rsid w:val="00885F64"/>
    <w:rsid w:val="008917F9"/>
    <w:rsid w:val="008A174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985"/>
    <w:rsid w:val="00923D7D"/>
    <w:rsid w:val="00924D01"/>
    <w:rsid w:val="009463F5"/>
    <w:rsid w:val="009508DF"/>
    <w:rsid w:val="00950DAC"/>
    <w:rsid w:val="00954A07"/>
    <w:rsid w:val="00955B40"/>
    <w:rsid w:val="009943F1"/>
    <w:rsid w:val="00997F14"/>
    <w:rsid w:val="009A78D9"/>
    <w:rsid w:val="009B345D"/>
    <w:rsid w:val="009C3E31"/>
    <w:rsid w:val="009C54AE"/>
    <w:rsid w:val="009C788E"/>
    <w:rsid w:val="009E3B41"/>
    <w:rsid w:val="009E76C8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4EB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721D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148E"/>
    <w:rsid w:val="00BD3869"/>
    <w:rsid w:val="00BD388C"/>
    <w:rsid w:val="00BD66E9"/>
    <w:rsid w:val="00BD6FF4"/>
    <w:rsid w:val="00BD73DF"/>
    <w:rsid w:val="00BF2C41"/>
    <w:rsid w:val="00C007ED"/>
    <w:rsid w:val="00C058B4"/>
    <w:rsid w:val="00C05F44"/>
    <w:rsid w:val="00C131B5"/>
    <w:rsid w:val="00C16ABF"/>
    <w:rsid w:val="00C170AE"/>
    <w:rsid w:val="00C23B5E"/>
    <w:rsid w:val="00C26CB7"/>
    <w:rsid w:val="00C27E61"/>
    <w:rsid w:val="00C31277"/>
    <w:rsid w:val="00C31D70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3F4"/>
    <w:rsid w:val="00CE5BAC"/>
    <w:rsid w:val="00CF25BE"/>
    <w:rsid w:val="00CF78ED"/>
    <w:rsid w:val="00D02B25"/>
    <w:rsid w:val="00D02EBA"/>
    <w:rsid w:val="00D17C3C"/>
    <w:rsid w:val="00D24B6B"/>
    <w:rsid w:val="00D26B2C"/>
    <w:rsid w:val="00D352C9"/>
    <w:rsid w:val="00D425B2"/>
    <w:rsid w:val="00D428D6"/>
    <w:rsid w:val="00D533B3"/>
    <w:rsid w:val="00D552B2"/>
    <w:rsid w:val="00D608D1"/>
    <w:rsid w:val="00D74119"/>
    <w:rsid w:val="00D75DF2"/>
    <w:rsid w:val="00D8075B"/>
    <w:rsid w:val="00D82F20"/>
    <w:rsid w:val="00D8589E"/>
    <w:rsid w:val="00D8678B"/>
    <w:rsid w:val="00DA2114"/>
    <w:rsid w:val="00DA3710"/>
    <w:rsid w:val="00DB6391"/>
    <w:rsid w:val="00DE09C0"/>
    <w:rsid w:val="00DE4A14"/>
    <w:rsid w:val="00DF320D"/>
    <w:rsid w:val="00DF5A86"/>
    <w:rsid w:val="00DF71C8"/>
    <w:rsid w:val="00E1185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6442"/>
    <w:rsid w:val="00E95F6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7330EEE"/>
    <w:rsid w:val="11E4A1FB"/>
    <w:rsid w:val="13F01237"/>
    <w:rsid w:val="1A9FAED4"/>
    <w:rsid w:val="1A9FAED4"/>
    <w:rsid w:val="1C3B7F35"/>
    <w:rsid w:val="1DD74F96"/>
    <w:rsid w:val="218AAD2C"/>
    <w:rsid w:val="26D3F95F"/>
    <w:rsid w:val="27639A91"/>
    <w:rsid w:val="39686C94"/>
    <w:rsid w:val="481127F8"/>
    <w:rsid w:val="67048333"/>
    <w:rsid w:val="68BEB55F"/>
    <w:rsid w:val="76E58B9C"/>
    <w:rsid w:val="7E6C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40DB5"/>
  <w15:docId w15:val="{29936A73-496C-4468-9F33-F52A762574E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leNormal" w:customStyle="1">
    <w:name w:val="Normal Table0"/>
    <w:rsid w:val="00DB639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D82F2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8A6E1-DFDB-574E-B8C0-E6F71615886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10</revision>
  <lastPrinted>2020-10-15T11:55:00.0000000Z</lastPrinted>
  <dcterms:created xsi:type="dcterms:W3CDTF">2023-09-11T15:17:00.0000000Z</dcterms:created>
  <dcterms:modified xsi:type="dcterms:W3CDTF">2023-09-29T07:05:02.8493393Z</dcterms:modified>
</coreProperties>
</file>